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9E2" w:rsidRPr="00CD45A7" w:rsidRDefault="00D379E2" w:rsidP="00436177">
      <w:pPr>
        <w:spacing w:line="240" w:lineRule="auto"/>
        <w:ind w:firstLine="0"/>
        <w:jc w:val="center"/>
        <w:rPr>
          <w:b/>
          <w:sz w:val="32"/>
          <w:szCs w:val="32"/>
        </w:rPr>
      </w:pPr>
      <w:bookmarkStart w:id="0" w:name="_GoBack"/>
      <w:bookmarkEnd w:id="0"/>
      <w:r w:rsidRPr="00CD45A7">
        <w:rPr>
          <w:b/>
          <w:spacing w:val="100"/>
          <w:sz w:val="32"/>
          <w:szCs w:val="32"/>
        </w:rPr>
        <w:t>СТЕНОГРАММ</w:t>
      </w:r>
      <w:r w:rsidRPr="00CD45A7">
        <w:rPr>
          <w:b/>
          <w:sz w:val="32"/>
          <w:szCs w:val="32"/>
        </w:rPr>
        <w:t>А</w:t>
      </w:r>
    </w:p>
    <w:p w:rsidR="00D379E2" w:rsidRPr="00CD45A7" w:rsidRDefault="00D379E2" w:rsidP="00436177">
      <w:pPr>
        <w:spacing w:line="240" w:lineRule="auto"/>
        <w:ind w:firstLine="0"/>
        <w:jc w:val="center"/>
        <w:rPr>
          <w:b/>
          <w:szCs w:val="40"/>
        </w:rPr>
      </w:pPr>
    </w:p>
    <w:p w:rsidR="00D379E2" w:rsidRPr="00CD45A7" w:rsidRDefault="00D379E2" w:rsidP="00436177">
      <w:pPr>
        <w:spacing w:line="240" w:lineRule="auto"/>
        <w:ind w:firstLine="0"/>
        <w:jc w:val="center"/>
        <w:rPr>
          <w:b/>
          <w:szCs w:val="40"/>
        </w:rPr>
      </w:pPr>
      <w:r w:rsidRPr="00CD45A7">
        <w:rPr>
          <w:b/>
          <w:szCs w:val="40"/>
        </w:rPr>
        <w:t>парламентских слушани</w:t>
      </w:r>
      <w:r>
        <w:rPr>
          <w:b/>
          <w:szCs w:val="40"/>
        </w:rPr>
        <w:t>й Комитета Государственной Думы</w:t>
      </w:r>
      <w:r>
        <w:rPr>
          <w:b/>
          <w:szCs w:val="40"/>
        </w:rPr>
        <w:br/>
      </w:r>
      <w:r w:rsidRPr="00CD45A7">
        <w:rPr>
          <w:b/>
          <w:szCs w:val="40"/>
        </w:rPr>
        <w:t xml:space="preserve">по труду, социальной политике и делам ветеранов </w:t>
      </w:r>
      <w:r>
        <w:rPr>
          <w:b/>
          <w:szCs w:val="40"/>
        </w:rPr>
        <w:br/>
      </w:r>
      <w:r w:rsidRPr="00CD45A7">
        <w:rPr>
          <w:b/>
          <w:szCs w:val="40"/>
        </w:rPr>
        <w:t>и Комитета Государственной Думы по экономической политике, промышленности, инновационному развитию и предпринимательству</w:t>
      </w:r>
    </w:p>
    <w:p w:rsidR="00D379E2" w:rsidRPr="00CD45A7" w:rsidRDefault="00D379E2" w:rsidP="00436177">
      <w:pPr>
        <w:spacing w:line="240" w:lineRule="auto"/>
        <w:ind w:firstLine="0"/>
        <w:jc w:val="center"/>
        <w:rPr>
          <w:b/>
          <w:szCs w:val="40"/>
        </w:rPr>
      </w:pPr>
    </w:p>
    <w:p w:rsidR="00D379E2" w:rsidRPr="00CD45A7" w:rsidRDefault="00D379E2" w:rsidP="00436177">
      <w:pPr>
        <w:spacing w:line="240" w:lineRule="auto"/>
        <w:ind w:firstLine="0"/>
        <w:jc w:val="center"/>
        <w:rPr>
          <w:b/>
          <w:szCs w:val="40"/>
        </w:rPr>
      </w:pPr>
      <w:r w:rsidRPr="00CD45A7">
        <w:rPr>
          <w:b/>
          <w:szCs w:val="40"/>
        </w:rPr>
        <w:t>Здание Государственной Думы. Малый зал.</w:t>
      </w:r>
    </w:p>
    <w:p w:rsidR="00D379E2" w:rsidRPr="00CD45A7" w:rsidRDefault="00D379E2" w:rsidP="00436177">
      <w:pPr>
        <w:spacing w:line="240" w:lineRule="auto"/>
        <w:ind w:firstLine="0"/>
        <w:jc w:val="center"/>
        <w:rPr>
          <w:b/>
          <w:szCs w:val="40"/>
        </w:rPr>
      </w:pPr>
      <w:r w:rsidRPr="00CD45A7">
        <w:rPr>
          <w:b/>
          <w:szCs w:val="40"/>
        </w:rPr>
        <w:t>25 января 2018 года. 15 часов.</w:t>
      </w:r>
    </w:p>
    <w:p w:rsidR="00D379E2" w:rsidRDefault="00D379E2" w:rsidP="00436177">
      <w:pPr>
        <w:spacing w:line="240" w:lineRule="auto"/>
        <w:ind w:firstLine="0"/>
        <w:rPr>
          <w:szCs w:val="40"/>
        </w:rPr>
      </w:pPr>
    </w:p>
    <w:p w:rsidR="00D379E2" w:rsidRDefault="00D379E2" w:rsidP="00436177">
      <w:pPr>
        <w:spacing w:line="240" w:lineRule="auto"/>
        <w:ind w:firstLine="0"/>
        <w:rPr>
          <w:szCs w:val="40"/>
        </w:rPr>
      </w:pPr>
    </w:p>
    <w:p w:rsidR="00D379E2" w:rsidRDefault="00D379E2" w:rsidP="00436177">
      <w:pPr>
        <w:spacing w:line="240" w:lineRule="auto"/>
        <w:ind w:firstLine="709"/>
        <w:rPr>
          <w:szCs w:val="40"/>
        </w:rPr>
      </w:pPr>
      <w:r>
        <w:rPr>
          <w:szCs w:val="40"/>
        </w:rPr>
        <w:t xml:space="preserve">Председательствует председатель Комитета по экономической политике, промышленности, инновационному развитию и предпринимательству </w:t>
      </w:r>
      <w:proofErr w:type="spellStart"/>
      <w:r>
        <w:rPr>
          <w:szCs w:val="40"/>
        </w:rPr>
        <w:t>С.А.Жигарев</w:t>
      </w:r>
      <w:proofErr w:type="spellEnd"/>
      <w:r>
        <w:rPr>
          <w:szCs w:val="40"/>
        </w:rPr>
        <w:t xml:space="preserve">   </w:t>
      </w:r>
    </w:p>
    <w:p w:rsidR="00D379E2" w:rsidRDefault="00D379E2" w:rsidP="00436177">
      <w:pPr>
        <w:spacing w:line="240" w:lineRule="auto"/>
        <w:ind w:firstLine="0"/>
        <w:rPr>
          <w:szCs w:val="40"/>
        </w:rPr>
      </w:pPr>
    </w:p>
    <w:p w:rsidR="00D379E2" w:rsidRDefault="00D379E2" w:rsidP="00436177">
      <w:pPr>
        <w:spacing w:line="360" w:lineRule="auto"/>
        <w:ind w:firstLine="0"/>
        <w:rPr>
          <w:szCs w:val="40"/>
        </w:rPr>
      </w:pPr>
    </w:p>
    <w:p w:rsidR="00D379E2" w:rsidRDefault="00D379E2" w:rsidP="00436177">
      <w:pPr>
        <w:spacing w:line="360" w:lineRule="auto"/>
        <w:ind w:firstLine="0"/>
        <w:rPr>
          <w:szCs w:val="40"/>
        </w:rPr>
      </w:pPr>
    </w:p>
    <w:p w:rsidR="00D379E2" w:rsidRDefault="00D379E2" w:rsidP="00436177">
      <w:pPr>
        <w:spacing w:line="360" w:lineRule="auto"/>
        <w:ind w:firstLine="709"/>
        <w:rPr>
          <w:szCs w:val="40"/>
        </w:rPr>
      </w:pPr>
      <w:r>
        <w:rPr>
          <w:szCs w:val="40"/>
          <w:u w:val="single"/>
        </w:rPr>
        <w:t>Председательствующий.</w:t>
      </w:r>
      <w:r>
        <w:rPr>
          <w:szCs w:val="40"/>
        </w:rPr>
        <w:t xml:space="preserve"> Добрый день!</w:t>
      </w:r>
    </w:p>
    <w:p w:rsidR="00D379E2" w:rsidRDefault="00D379E2" w:rsidP="00436177">
      <w:pPr>
        <w:spacing w:line="360" w:lineRule="auto"/>
        <w:ind w:firstLine="709"/>
        <w:rPr>
          <w:szCs w:val="40"/>
        </w:rPr>
      </w:pPr>
      <w:r>
        <w:rPr>
          <w:szCs w:val="40"/>
        </w:rPr>
        <w:t>Открываем наши парламентские слушания «Об особенностях оформления трудовых отношений в цифровой экономике».</w:t>
      </w:r>
    </w:p>
    <w:p w:rsidR="00D379E2" w:rsidRDefault="00D379E2" w:rsidP="00436177">
      <w:pPr>
        <w:spacing w:line="360" w:lineRule="auto"/>
        <w:ind w:firstLine="709"/>
        <w:rPr>
          <w:szCs w:val="40"/>
        </w:rPr>
      </w:pPr>
      <w:r>
        <w:rPr>
          <w:szCs w:val="40"/>
        </w:rPr>
        <w:t xml:space="preserve">Цифровая экономика – сфера новая и интенсивно развивающаяся. Интернет присутствует во всех отраслях экономики и </w:t>
      </w:r>
      <w:proofErr w:type="spellStart"/>
      <w:r>
        <w:rPr>
          <w:szCs w:val="40"/>
        </w:rPr>
        <w:t>госуправления</w:t>
      </w:r>
      <w:proofErr w:type="spellEnd"/>
      <w:r>
        <w:rPr>
          <w:szCs w:val="40"/>
        </w:rPr>
        <w:t xml:space="preserve">. Его влияние на другие отрасли значительно увеличивается, определяя облик всех сфер жизни, повышая конкурентоспособность страны, качество жизни граждан, экономический рост и национальный суверенитет. Необходимо разобраться, насколько цифровая экономика применима к сфере трудовых отношений. В прошлом году Правительство Российской Федерации утвердило программу «Цифровая экономика Российской Федерации», которая в том числе предусматривает законодательное установление особенностей оформления трудовых отношений в цифровой экономике и переход на безбумажное взаимодействие работников и работодателей. Предполагается, что внедрение электронного кадрового документооборота мотивирует нанимателя к легальному оформлению трудовых отношений с </w:t>
      </w:r>
      <w:r>
        <w:rPr>
          <w:szCs w:val="40"/>
        </w:rPr>
        <w:lastRenderedPageBreak/>
        <w:t xml:space="preserve">дистанционными работниками, сокращение временных и финансовых издержек обеих сторон. Электронный формат взаимодействия уже несколько лет успешно применяется в коммерческих потребительских сферах. Всё больше государственных услуг можно получить в электронной форме. В сфере трудовых отношений практика применения документов в электронном виде, в первую очередь электронных трудовых договоров, широкое распространение в настоящий момент не получила. Поскольку данный проект реализуется в рамках государственной программы «Цифровая экономика», Комитет по экономической политике, </w:t>
      </w:r>
      <w:r w:rsidRPr="00DF116E">
        <w:rPr>
          <w:szCs w:val="40"/>
        </w:rPr>
        <w:t>промышленности, инновационному развитию и предпринимательству</w:t>
      </w:r>
      <w:r>
        <w:rPr>
          <w:szCs w:val="40"/>
        </w:rPr>
        <w:t xml:space="preserve"> совместно с Комитетом по труду, социальной политике и делам ветеранов решил вынести его на публичное обсуждение. Несомненно, это станет прорывом в области использования государственных современных технологий в целях улучшения качества жизни и ведения предпринимательской деятельности. При непосредственном участии нашего комитета приняты законы, регулирующие работу глобальной навигационной спутниковой системы, позволяющие получать информацию об объёме на электронных площадках для государственных и коммерческих закупок, маркировку отдельных товаров для отслеживания легальности оборота товаров в экономике. Внедрение этих систем как всё новое сопровождается определёнными рисками и издержками, однако по мере расширения применения новых технологий </w:t>
      </w:r>
      <w:proofErr w:type="gramStart"/>
      <w:r>
        <w:rPr>
          <w:szCs w:val="40"/>
        </w:rPr>
        <w:t>становится</w:t>
      </w:r>
      <w:proofErr w:type="gramEnd"/>
      <w:r>
        <w:rPr>
          <w:szCs w:val="40"/>
        </w:rPr>
        <w:t xml:space="preserve"> очевидно и их преимущество. В этой связи очень важно наладить безукоризненную работу государственных информационных систем, их взаимодействие с операторами. Чтобы механизм, о котором мы сегодня говорим, заработал, необходимо внести поправки в Трудовой кодекс и закон «Об электронной подписи».</w:t>
      </w:r>
    </w:p>
    <w:p w:rsidR="00D379E2" w:rsidRDefault="00D379E2" w:rsidP="00436177">
      <w:pPr>
        <w:spacing w:line="360" w:lineRule="auto"/>
        <w:ind w:firstLine="709"/>
        <w:rPr>
          <w:szCs w:val="40"/>
        </w:rPr>
      </w:pPr>
      <w:r>
        <w:rPr>
          <w:szCs w:val="40"/>
        </w:rPr>
        <w:t xml:space="preserve">Мир не стоит на месте. Пользуясь преимуществами электронных технологий в обычной жизни, появляется запрос на их внедрение в сфере </w:t>
      </w:r>
      <w:r>
        <w:rPr>
          <w:szCs w:val="40"/>
        </w:rPr>
        <w:lastRenderedPageBreak/>
        <w:t xml:space="preserve">труда. Необходимо отметить, что практика перевода отдельных кадровых документов в электронный вид уже распространяется среди крупнейших работодателей в связи с широким внедрением кадровых корпоративных информационных систем. Среди малых и средних предпринимателей и в особенности </w:t>
      </w:r>
      <w:proofErr w:type="spellStart"/>
      <w:r>
        <w:rPr>
          <w:szCs w:val="40"/>
        </w:rPr>
        <w:t>микропредприятий</w:t>
      </w:r>
      <w:proofErr w:type="spellEnd"/>
      <w:r>
        <w:rPr>
          <w:szCs w:val="40"/>
        </w:rPr>
        <w:t xml:space="preserve"> введение электронной формы оформления трудовых отношений должно способствовать повышению уровня защиты труда работников. Предусмотренные Трудовым кодексом требования к работодателю, физическому лицу, включая обязательства заключения трудового договора в письменной форме, регистрацию трудового договора в органе местного самоуправления, оформление страхового свидетельства для лиц, поступающих на работу впервые, делает их практическое применение крайне обременительным для работодателей. В итоге опять уход в тень и нелегальный </w:t>
      </w:r>
      <w:proofErr w:type="spellStart"/>
      <w:r>
        <w:rPr>
          <w:szCs w:val="40"/>
        </w:rPr>
        <w:t>найм</w:t>
      </w:r>
      <w:proofErr w:type="spellEnd"/>
      <w:r>
        <w:rPr>
          <w:szCs w:val="40"/>
        </w:rPr>
        <w:t>.</w:t>
      </w:r>
    </w:p>
    <w:p w:rsidR="00D379E2" w:rsidRDefault="00D379E2" w:rsidP="00436177">
      <w:pPr>
        <w:spacing w:line="360" w:lineRule="auto"/>
        <w:ind w:firstLine="709"/>
        <w:rPr>
          <w:szCs w:val="40"/>
        </w:rPr>
      </w:pPr>
      <w:r>
        <w:rPr>
          <w:szCs w:val="40"/>
        </w:rPr>
        <w:t xml:space="preserve">По данным социологических исследований, в Российской Федерации около 3-5 миллионов дистанционных работников, которых привлекают до 22 процентов работодателей. На трёх крупнейших </w:t>
      </w:r>
      <w:proofErr w:type="gramStart"/>
      <w:r>
        <w:rPr>
          <w:szCs w:val="40"/>
        </w:rPr>
        <w:t>Интернет-порталах</w:t>
      </w:r>
      <w:proofErr w:type="gramEnd"/>
      <w:r>
        <w:rPr>
          <w:szCs w:val="40"/>
        </w:rPr>
        <w:t>, предназначенных для поиска и подбора дистанционных работников, зарегистрировано около 4 миллионов граждан Российской Федерации. И возможность заключения трудового договора с ними в электронном виде путём обмена электронными документами предусмотрена.</w:t>
      </w:r>
    </w:p>
    <w:p w:rsidR="00D379E2" w:rsidRDefault="00D379E2" w:rsidP="00436177">
      <w:pPr>
        <w:spacing w:line="360" w:lineRule="auto"/>
        <w:ind w:firstLine="709"/>
        <w:rPr>
          <w:szCs w:val="40"/>
        </w:rPr>
      </w:pPr>
      <w:r>
        <w:rPr>
          <w:szCs w:val="40"/>
        </w:rPr>
        <w:t>По данным Федеральной службы государственной статистики, в Российской Федерации более 2 миллионов человек работают на территории других субъектов Российской Федерации. Среди них широко востребованными являются различные Интернет-ресурсы по поиску и подбору работы. Не так важно, где живёт человек, важно, чтобы его компетенции наилучшим образом соответствовали той работе, которую нужно выполнить.</w:t>
      </w:r>
    </w:p>
    <w:p w:rsidR="00D379E2" w:rsidRDefault="00D379E2" w:rsidP="008239B3">
      <w:pPr>
        <w:spacing w:line="360" w:lineRule="auto"/>
        <w:ind w:firstLine="708"/>
        <w:rPr>
          <w:szCs w:val="40"/>
        </w:rPr>
      </w:pPr>
      <w:r>
        <w:rPr>
          <w:szCs w:val="40"/>
        </w:rPr>
        <w:lastRenderedPageBreak/>
        <w:t xml:space="preserve">Необходимость изменения рынка труда в направлении его </w:t>
      </w:r>
      <w:proofErr w:type="spellStart"/>
      <w:r>
        <w:rPr>
          <w:szCs w:val="40"/>
        </w:rPr>
        <w:t>цифротизации</w:t>
      </w:r>
      <w:proofErr w:type="spellEnd"/>
      <w:r>
        <w:rPr>
          <w:szCs w:val="40"/>
        </w:rPr>
        <w:t xml:space="preserve"> позволит повысить производительность труда, избежать целого ряда административных издержек, повысить роль неформальной занятости. Слагаемые производительности труда – организация и технологии. И если технологические факторы напрямую зависят от инвестиций, то организация эффективного использования труда и оптимизация занятости – доступный шаг по повышению трудовой мобильности и импульс к развитию компетенций. Эффект от сближения соискателя и работодателя достаточно быстрый, потому что рост количества рабочих мест – это и выход из тени. По данным за прошлых год, около 2 миллионов работников вышли из тени, оформив свои трудовые отношения официально. А всего с 2015 года легализовано порядка 6 миллионов человек. Сейчас у России довольно большой разрыв по эффективности труда со странами, экономически нас опережающими. 23,9 ВВП в час против 52 в развитых странах,  притом одно из максимальных общее время, проводимое на работе, – 1 тысяча 974 часа в год. </w:t>
      </w:r>
    </w:p>
    <w:p w:rsidR="00D379E2" w:rsidRDefault="00D379E2" w:rsidP="00436177">
      <w:pPr>
        <w:spacing w:line="360" w:lineRule="auto"/>
        <w:rPr>
          <w:szCs w:val="40"/>
        </w:rPr>
      </w:pPr>
      <w:r>
        <w:rPr>
          <w:szCs w:val="40"/>
        </w:rPr>
        <w:t xml:space="preserve">Законодательство должно быстро реагировать на изменяющуюся реальность, а главное – не тормозить процесс. С целью оперативного диалога законодателей с бизнесом и экспертами при Председателе Государственной Думы образован совет по законодательному обеспечению развития цифровой экономики. Мобильность – главный тренд становления цифровой экономики. В экспертном сообществе сформирован запрос на переход от запретительно-охранительного регулирования в сфере высоких технологий к новому, </w:t>
      </w:r>
      <w:proofErr w:type="spellStart"/>
      <w:r>
        <w:rPr>
          <w:szCs w:val="40"/>
        </w:rPr>
        <w:t>инновационно</w:t>
      </w:r>
      <w:proofErr w:type="spellEnd"/>
      <w:r>
        <w:rPr>
          <w:szCs w:val="40"/>
        </w:rPr>
        <w:t>-стимулирующему подходу в поддержке регулирования.</w:t>
      </w:r>
    </w:p>
    <w:p w:rsidR="00D379E2" w:rsidRDefault="00D379E2" w:rsidP="00436177">
      <w:pPr>
        <w:spacing w:line="360" w:lineRule="auto"/>
        <w:rPr>
          <w:szCs w:val="40"/>
        </w:rPr>
      </w:pPr>
      <w:r>
        <w:rPr>
          <w:szCs w:val="40"/>
        </w:rPr>
        <w:t xml:space="preserve">Регулирование сферы информационных технологий должно </w:t>
      </w:r>
      <w:proofErr w:type="gramStart"/>
      <w:r>
        <w:rPr>
          <w:szCs w:val="40"/>
        </w:rPr>
        <w:t>отличаться способностью воспринимать</w:t>
      </w:r>
      <w:proofErr w:type="gramEnd"/>
      <w:r>
        <w:rPr>
          <w:szCs w:val="40"/>
        </w:rPr>
        <w:t xml:space="preserve"> и благоприятствовать внедрению в экономику новых технологий, появление которых невозможно предусмотреть, своего </w:t>
      </w:r>
      <w:r>
        <w:rPr>
          <w:szCs w:val="40"/>
        </w:rPr>
        <w:lastRenderedPageBreak/>
        <w:t>рода вызов, подталкивающий законодателей к опережению существующих тенденций и оперативному анализу правоприменительной практики.</w:t>
      </w:r>
    </w:p>
    <w:p w:rsidR="00D379E2" w:rsidRDefault="00D379E2" w:rsidP="00436177">
      <w:pPr>
        <w:spacing w:line="360" w:lineRule="auto"/>
        <w:rPr>
          <w:szCs w:val="40"/>
        </w:rPr>
      </w:pPr>
      <w:proofErr w:type="spellStart"/>
      <w:r>
        <w:rPr>
          <w:szCs w:val="40"/>
        </w:rPr>
        <w:t>Цифротизация</w:t>
      </w:r>
      <w:proofErr w:type="spellEnd"/>
      <w:r>
        <w:rPr>
          <w:szCs w:val="40"/>
        </w:rPr>
        <w:t xml:space="preserve"> экономики несет огромные преимущества с точки зрения развития, но и содержит определенные риски. Все помнят декабрьский сбой в работе онлайн-касс розничной сети, повлекший миллиардные убытки предпринимателей. Ещё сохраняется проблема подключения к сети в удаленных регионах, технологическое отставание в силу географических особенностей нашей огромной страны. Все эти риски должны быть учтены и нивелированы.</w:t>
      </w:r>
    </w:p>
    <w:p w:rsidR="00D379E2" w:rsidRDefault="00D379E2" w:rsidP="00436177">
      <w:pPr>
        <w:spacing w:line="360" w:lineRule="auto"/>
        <w:rPr>
          <w:szCs w:val="40"/>
        </w:rPr>
      </w:pPr>
      <w:r>
        <w:rPr>
          <w:szCs w:val="40"/>
        </w:rPr>
        <w:t xml:space="preserve">По моему убеждению, успех преобразований во многом зависит от профессионализма разработчиков и операторов новых проектов, а учитывая потенциал наших трудовых ресурсов, повысив их мобильность и упростив возможность дистанционной занятости, можно добиться колоссальных успехов в развитии технологий, и сегодняшние слушания – как раз шаг навстречу этим перспективам. Во многих странах вообще не существует такого понятия, как трудовая книжка, но в России именно трудовой стаж является определяющим фактором при найме на работу или при оформлении пенсии. </w:t>
      </w:r>
    </w:p>
    <w:p w:rsidR="00D379E2" w:rsidRDefault="00D379E2" w:rsidP="00436177">
      <w:pPr>
        <w:spacing w:line="360" w:lineRule="auto"/>
        <w:rPr>
          <w:szCs w:val="40"/>
        </w:rPr>
      </w:pPr>
      <w:r>
        <w:rPr>
          <w:szCs w:val="40"/>
        </w:rPr>
        <w:t>По данным социологических исследований, половина граждан пока не готовы доверить свой трудовой стаж исключительно цифровым носителям, надежней хранить оба формата. Только 18 процентов ратуют за переход на электронные носители – преимущественно жители крупных городов и молодежь. Главный довод за – это возможность быстро восстановить информацию в случае утери бумажного эквивалента. Этот же довод приводят и противники нововведения, которые опасаются, что это не только упростит доступ к информации, но и облегчит задачу мошенникам.</w:t>
      </w:r>
    </w:p>
    <w:p w:rsidR="00D379E2" w:rsidRDefault="00D379E2" w:rsidP="00436177">
      <w:pPr>
        <w:spacing w:line="360" w:lineRule="auto"/>
        <w:rPr>
          <w:szCs w:val="40"/>
        </w:rPr>
      </w:pPr>
      <w:r>
        <w:rPr>
          <w:szCs w:val="40"/>
        </w:rPr>
        <w:t xml:space="preserve">Ещё одна возможность, которая появляется с внедрением цифровых ресурсов, особенно среди молодого поколения, – это создание интерактивной </w:t>
      </w:r>
      <w:r>
        <w:rPr>
          <w:szCs w:val="40"/>
        </w:rPr>
        <w:lastRenderedPageBreak/>
        <w:t xml:space="preserve">платформы для заключения трудовых договоров. Её надо сделать максимально удобной и понятной для пользователей самого разного уровня образования. Для этого необходимо предусмотреть использование простой электронной подписи, типового трудового договора, возможность обмена документами между соискателем и нанимателем, а также отражение в электронной трудовой книжке информации о заключенном в электронном виде трудовом договоре. </w:t>
      </w:r>
    </w:p>
    <w:p w:rsidR="00D379E2" w:rsidRDefault="00D379E2" w:rsidP="00436177">
      <w:pPr>
        <w:spacing w:line="360" w:lineRule="auto"/>
        <w:rPr>
          <w:szCs w:val="40"/>
        </w:rPr>
      </w:pPr>
      <w:r>
        <w:rPr>
          <w:szCs w:val="40"/>
        </w:rPr>
        <w:t>При этом для оператора платформы необходимо разработать особые требования по сохранности и неизменности документов, оформленных в электронном виде с применением сервисов платформы, а также инструментами отслеживания в режиме реального времени нарушений трудового законодательства при заключении трудовых договоров с использованием сервисов платформы.</w:t>
      </w:r>
    </w:p>
    <w:p w:rsidR="00D379E2" w:rsidRDefault="00D379E2" w:rsidP="00436177">
      <w:pPr>
        <w:spacing w:line="360" w:lineRule="auto"/>
        <w:rPr>
          <w:szCs w:val="40"/>
        </w:rPr>
      </w:pPr>
      <w:r>
        <w:rPr>
          <w:szCs w:val="40"/>
        </w:rPr>
        <w:t xml:space="preserve">Внедрение масштабных электронных систем помимо удобства для ведения бизнеса ведет и к дополнительным издержкам. Поэтому любые изменения законодательства должны иметь экономические обоснования, учитывать последствия и защищать интересы всех участников. На сегодняшние слушания приглашены представители Минтруда, Минэкономразвития, </w:t>
      </w:r>
      <w:proofErr w:type="spellStart"/>
      <w:r>
        <w:rPr>
          <w:szCs w:val="40"/>
        </w:rPr>
        <w:t>Минкомсвязи</w:t>
      </w:r>
      <w:proofErr w:type="spellEnd"/>
      <w:r>
        <w:rPr>
          <w:szCs w:val="40"/>
        </w:rPr>
        <w:t xml:space="preserve">, Счётной палаты, Федерации независимых профсоюзов, государственных внебюджетных фондов. Мы заслушаем также выступления представителей деловых кругов, трудовых коллективов, научных организаций и региональных органов власти. </w:t>
      </w:r>
    </w:p>
    <w:p w:rsidR="00D379E2" w:rsidRDefault="00D379E2" w:rsidP="00436177">
      <w:pPr>
        <w:spacing w:line="360" w:lineRule="auto"/>
        <w:rPr>
          <w:szCs w:val="40"/>
        </w:rPr>
      </w:pPr>
      <w:r>
        <w:rPr>
          <w:szCs w:val="40"/>
        </w:rPr>
        <w:t xml:space="preserve">Желаю всем участникам конструктивной работы и передаю слово заместителю председателя Комитета, первому заместителю, по труду, социальной политике и делам ветеранов Михаилу Васильевичу Тарасенко. </w:t>
      </w:r>
    </w:p>
    <w:p w:rsidR="00D379E2" w:rsidRDefault="00D379E2" w:rsidP="00436177">
      <w:pPr>
        <w:spacing w:line="360" w:lineRule="auto"/>
        <w:rPr>
          <w:szCs w:val="40"/>
        </w:rPr>
      </w:pPr>
      <w:r>
        <w:rPr>
          <w:szCs w:val="40"/>
        </w:rPr>
        <w:t xml:space="preserve">Михаил Васильевич, прошу вас. </w:t>
      </w:r>
    </w:p>
    <w:p w:rsidR="00D379E2" w:rsidRDefault="00D379E2" w:rsidP="00436177">
      <w:pPr>
        <w:spacing w:line="360" w:lineRule="auto"/>
        <w:rPr>
          <w:szCs w:val="40"/>
        </w:rPr>
      </w:pPr>
      <w:r>
        <w:rPr>
          <w:szCs w:val="40"/>
          <w:u w:val="single"/>
        </w:rPr>
        <w:t>Тарасенко М.В.</w:t>
      </w:r>
      <w:r>
        <w:rPr>
          <w:szCs w:val="40"/>
        </w:rPr>
        <w:t xml:space="preserve"> Уважаемые коллеги! </w:t>
      </w:r>
    </w:p>
    <w:p w:rsidR="00D379E2" w:rsidRDefault="00D379E2" w:rsidP="00436177">
      <w:pPr>
        <w:spacing w:line="360" w:lineRule="auto"/>
        <w:rPr>
          <w:szCs w:val="40"/>
        </w:rPr>
      </w:pPr>
      <w:r>
        <w:rPr>
          <w:szCs w:val="40"/>
        </w:rPr>
        <w:lastRenderedPageBreak/>
        <w:t xml:space="preserve">Разрешите мне от имени Комитета по труду, социальной политике и делам ветеранов, являющегося соисполнителем по теме сегодняшней дискуссии, приветствовать всех участников-слушателей и выразить уверенность в том, что они внесут свой вклад в формирование позиций депутатов Государственной Думы на том этапе, когда обсуждаемые сегодня предложения получат статус законодательных инициатив. </w:t>
      </w:r>
    </w:p>
    <w:p w:rsidR="00D379E2" w:rsidRDefault="00D379E2" w:rsidP="00436177">
      <w:pPr>
        <w:spacing w:line="360" w:lineRule="auto"/>
        <w:rPr>
          <w:szCs w:val="40"/>
        </w:rPr>
      </w:pPr>
      <w:r>
        <w:rPr>
          <w:szCs w:val="40"/>
        </w:rPr>
        <w:t>Заявленная тема наших парламентских слушаний "Особенности оформления трудовых отношений в цифровой экономике" весьма актуальна в современном динамично изменяющемся мире. Ведь многое из того, что ещё 20 лет назад казалось немыслимым, невозможным, сегодня стало обыденными, доступными для всех услугами, либо технологиями. И получение, и обработка, и систематизация информации вышли на совершенно уровень как в плане оперативности и доступности, так и в плане качества. Эти изменения касаются корректировки работы целых отраслей экономики.</w:t>
      </w:r>
    </w:p>
    <w:p w:rsidR="00D379E2" w:rsidRPr="00060678" w:rsidRDefault="00D379E2" w:rsidP="00436177">
      <w:pPr>
        <w:spacing w:line="360" w:lineRule="auto"/>
      </w:pPr>
      <w:r>
        <w:rPr>
          <w:szCs w:val="40"/>
        </w:rPr>
        <w:t xml:space="preserve">Казалось бы, примитивный пример: роль почты, почтальонов кардинально изменилась.  </w:t>
      </w:r>
    </w:p>
    <w:p w:rsidR="00D379E2" w:rsidRDefault="00D379E2" w:rsidP="00436177">
      <w:pPr>
        <w:spacing w:line="360" w:lineRule="auto"/>
        <w:rPr>
          <w:szCs w:val="40"/>
        </w:rPr>
      </w:pPr>
      <w:r>
        <w:rPr>
          <w:szCs w:val="40"/>
        </w:rPr>
        <w:t>Посылки ещё идут, а письма всё меньше и меньше. И это естественно. И эти процессы, когда говорите процессы и государству необходимо реагировать. И имея в виду изменяющуюся ситуацию, наш комитет ещё в 2013 году поддержал законопроект о дополнении Трудового кодекса новой главой «Особенности регулирования труда дистанционных работников», нормы которого в настоящее время широко применяются в трудовых отношениях.</w:t>
      </w:r>
    </w:p>
    <w:p w:rsidR="00D379E2" w:rsidRDefault="00D379E2" w:rsidP="00436177">
      <w:pPr>
        <w:spacing w:line="360" w:lineRule="auto"/>
        <w:rPr>
          <w:szCs w:val="40"/>
        </w:rPr>
      </w:pPr>
      <w:r>
        <w:rPr>
          <w:szCs w:val="40"/>
        </w:rPr>
        <w:t xml:space="preserve">Следует, безусловно, иметь в виду, что право по своей природе весьма консервативно. Ведь оно призвано обеспечивать стабильность развития, уберегать общество, граждан и власть от ошибок. Поэтому рассматриваемые вопросы трудовых отношений, их заключение, исполнение, расторжение, </w:t>
      </w:r>
      <w:r>
        <w:rPr>
          <w:szCs w:val="40"/>
        </w:rPr>
        <w:lastRenderedPageBreak/>
        <w:t>оформление, всё это как предмет нашей дискуссии весьма актуально для нашего комитета.</w:t>
      </w:r>
    </w:p>
    <w:p w:rsidR="00D379E2" w:rsidRDefault="00D379E2" w:rsidP="00436177">
      <w:pPr>
        <w:spacing w:line="360" w:lineRule="auto"/>
        <w:rPr>
          <w:szCs w:val="40"/>
        </w:rPr>
      </w:pPr>
      <w:r>
        <w:rPr>
          <w:szCs w:val="40"/>
        </w:rPr>
        <w:t>Будет двигаться вперёд, коллеги. Удачи всем нам! (Аплодисменты.)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большое, Михаил Васильевич.</w:t>
      </w:r>
    </w:p>
    <w:p w:rsidR="00D379E2" w:rsidRDefault="00D379E2" w:rsidP="00436177">
      <w:pPr>
        <w:spacing w:line="360" w:lineRule="auto"/>
        <w:rPr>
          <w:szCs w:val="40"/>
        </w:rPr>
      </w:pPr>
      <w:r>
        <w:rPr>
          <w:szCs w:val="40"/>
        </w:rPr>
        <w:t>Слово предоставляется члену Государственного совета, руководителю фракции Политической партии «Либерально-демократическая партия России» в Государственной Думе, кандидату на пост Президента Российской Федерации Владимиру Вольфовичу Жириновскому. (Аплодисменты.)</w:t>
      </w:r>
    </w:p>
    <w:p w:rsidR="00D379E2" w:rsidRDefault="00D379E2" w:rsidP="00436177">
      <w:pPr>
        <w:spacing w:line="360" w:lineRule="auto"/>
        <w:ind w:firstLine="0"/>
        <w:rPr>
          <w:szCs w:val="40"/>
        </w:rPr>
      </w:pPr>
      <w:r>
        <w:rPr>
          <w:szCs w:val="40"/>
        </w:rPr>
        <w:tab/>
      </w:r>
      <w:r>
        <w:rPr>
          <w:szCs w:val="40"/>
          <w:u w:val="single"/>
        </w:rPr>
        <w:t>Жириновский В.В.</w:t>
      </w:r>
      <w:r>
        <w:rPr>
          <w:szCs w:val="40"/>
        </w:rPr>
        <w:t xml:space="preserve"> Мы постоянно в этом зале проводим парламентские слушания. И я всем председателям комитетов всегда рекомендую, как такой товарищеский совет, чтобы не было свободных мест, приглашать студентов профильных вузов.</w:t>
      </w:r>
    </w:p>
    <w:p w:rsidR="00D379E2" w:rsidRDefault="00D379E2" w:rsidP="00436177">
      <w:pPr>
        <w:spacing w:line="360" w:lineRule="auto"/>
        <w:ind w:firstLine="708"/>
        <w:rPr>
          <w:szCs w:val="40"/>
        </w:rPr>
      </w:pPr>
      <w:r>
        <w:rPr>
          <w:szCs w:val="40"/>
        </w:rPr>
        <w:t>Я вспомнил университет труда, Академию труда и социальных отношений. Я там преподавал, в смысле работал, всего 6 месяцев, но я запомнил даже адрес: улица Лобачевского, дом 90.</w:t>
      </w:r>
    </w:p>
    <w:p w:rsidR="00D379E2" w:rsidRDefault="00D379E2" w:rsidP="00436177">
      <w:pPr>
        <w:spacing w:line="360" w:lineRule="auto"/>
        <w:ind w:firstLine="708"/>
        <w:rPr>
          <w:szCs w:val="40"/>
        </w:rPr>
      </w:pPr>
      <w:r>
        <w:rPr>
          <w:szCs w:val="40"/>
        </w:rPr>
        <w:t>Но ещё много таких профильных, наверное, экономический факультет МГУ и так далее. Почему? Потому что они должны чувствовать и быть участниками законодательного процесса.</w:t>
      </w:r>
    </w:p>
    <w:p w:rsidR="00D379E2" w:rsidRDefault="00D379E2" w:rsidP="00436177">
      <w:pPr>
        <w:spacing w:line="360" w:lineRule="auto"/>
        <w:ind w:firstLine="708"/>
        <w:rPr>
          <w:szCs w:val="40"/>
        </w:rPr>
      </w:pPr>
      <w:r>
        <w:rPr>
          <w:szCs w:val="40"/>
        </w:rPr>
        <w:t xml:space="preserve">И мы с вами дожили до радостных времён. Вот только с переходом на цифру, во всех отношениях, и в трудовых, в перспективе, и в демократии мы быстро двинемся вперёд и облегчим нашу жизнь. Потому что, конечно, трудовой договор, многим привычна трудовая книжка. </w:t>
      </w:r>
    </w:p>
    <w:p w:rsidR="00D379E2" w:rsidRDefault="00D379E2" w:rsidP="00436177">
      <w:pPr>
        <w:spacing w:line="360" w:lineRule="auto"/>
        <w:ind w:firstLine="708"/>
        <w:rPr>
          <w:szCs w:val="40"/>
        </w:rPr>
      </w:pPr>
      <w:r>
        <w:rPr>
          <w:szCs w:val="40"/>
        </w:rPr>
        <w:t>Как я помню, Сбербанк перешёл на цифру, и как-то мы не можем следить, как там двигаются деньги, потому что тоже они убрали сберкнижки. Но будущее всё-таки, конечно, вот за таким вот переходом на цифровую экономику.</w:t>
      </w:r>
    </w:p>
    <w:p w:rsidR="00D379E2" w:rsidRDefault="00D379E2" w:rsidP="00436177">
      <w:pPr>
        <w:spacing w:line="360" w:lineRule="auto"/>
        <w:ind w:firstLine="708"/>
        <w:rPr>
          <w:szCs w:val="40"/>
        </w:rPr>
      </w:pPr>
      <w:r>
        <w:rPr>
          <w:szCs w:val="40"/>
        </w:rPr>
        <w:lastRenderedPageBreak/>
        <w:t>И в демократию придёт цифра. И не нужны будут парламенты и политические партии, не завтра, но через десятилетие, потому что мы, парламент и партии, мы посредники между гражданами и принятием закона.</w:t>
      </w:r>
    </w:p>
    <w:p w:rsidR="00D379E2" w:rsidRDefault="00D379E2" w:rsidP="00436177">
      <w:pPr>
        <w:spacing w:line="360" w:lineRule="auto"/>
        <w:ind w:firstLine="708"/>
        <w:rPr>
          <w:szCs w:val="40"/>
        </w:rPr>
      </w:pPr>
      <w:r>
        <w:rPr>
          <w:szCs w:val="40"/>
        </w:rPr>
        <w:t>Закон принимается год, когда граждане сразу выскажут все свои замечания, юристы со всей страны отклики, оценки, и закон будет принят. А писать будут специалисты, они находятся в различных центрах.</w:t>
      </w:r>
    </w:p>
    <w:p w:rsidR="00D379E2" w:rsidRDefault="00D379E2" w:rsidP="00436177">
      <w:pPr>
        <w:spacing w:line="360" w:lineRule="auto"/>
        <w:ind w:firstLine="708"/>
        <w:rPr>
          <w:szCs w:val="40"/>
        </w:rPr>
      </w:pPr>
      <w:r>
        <w:rPr>
          <w:szCs w:val="40"/>
        </w:rPr>
        <w:t>И голосование. Зачем эти комиссии нужны и все остальные структуры? Дома каждый наберёт 18 марта точку «Выборы президента», и у него бюллетень перед ним. И квадратик, найдёт нужного кандидата, галочку подведёт, нажмёт на кнопку. Ну две, три минуты.</w:t>
      </w:r>
    </w:p>
    <w:p w:rsidR="00D379E2" w:rsidRDefault="00D379E2" w:rsidP="00436177">
      <w:pPr>
        <w:spacing w:line="360" w:lineRule="auto"/>
        <w:ind w:firstLine="708"/>
        <w:rPr>
          <w:szCs w:val="40"/>
        </w:rPr>
      </w:pPr>
      <w:r>
        <w:rPr>
          <w:szCs w:val="40"/>
        </w:rPr>
        <w:t>Зачем идти куда-то с паспортом, там или вот кто-то будет агитировать, не агитировать? И сколько сократится вот структур. Единственное, это уже потом комитет по труду должен будет заниматься, а где будут все они работать? Это миллионы мы освободим от этой лишней бюрократической работы. С одной стороны, это счастье для тех, кто будет иметь эту работу. И те, кто не успеют перестроиться, значит, будут переучиваться. А в некоторых странах уже перешли к коммунизму. Швейцария отказалась, Финляндия и ещё другие. Они платят, пожалуйста, вам 500 евро, 700 евро получай и ничего не делай, ты гражданин нашей страны. Ты получаешь деньги просто, но ты не безработный, тебя не унижает, что это пособие по безработице. Думай, если ты культурный человек, ты не будешь сидеть дома, наверное, ты начнёшь чем-то заниматься.</w:t>
      </w:r>
    </w:p>
    <w:p w:rsidR="00D379E2" w:rsidRPr="004549B1" w:rsidRDefault="00D379E2" w:rsidP="00436177">
      <w:pPr>
        <w:spacing w:line="360" w:lineRule="auto"/>
      </w:pPr>
      <w:r>
        <w:rPr>
          <w:szCs w:val="40"/>
        </w:rPr>
        <w:t>Поэтому не надо ставить задачи – социализм и коммунизм, уже это поздно. Информационное общество. И мы, фракция ЛДПР, 22 года назад предложили проект закона «Электронные деньги». Дума была не готова.</w:t>
      </w:r>
    </w:p>
    <w:p w:rsidR="00D379E2" w:rsidRDefault="00D379E2" w:rsidP="00436177">
      <w:pPr>
        <w:spacing w:line="360" w:lineRule="auto"/>
        <w:rPr>
          <w:szCs w:val="40"/>
        </w:rPr>
      </w:pPr>
      <w:r>
        <w:rPr>
          <w:szCs w:val="40"/>
        </w:rPr>
        <w:t xml:space="preserve">Действительно, мало </w:t>
      </w:r>
      <w:proofErr w:type="gramStart"/>
      <w:r>
        <w:rPr>
          <w:szCs w:val="40"/>
        </w:rPr>
        <w:t>было</w:t>
      </w:r>
      <w:proofErr w:type="gramEnd"/>
      <w:r>
        <w:rPr>
          <w:szCs w:val="40"/>
        </w:rPr>
        <w:t xml:space="preserve"> у кого электронные карточки и Интернет только-только начинался. </w:t>
      </w:r>
      <w:proofErr w:type="gramStart"/>
      <w:r>
        <w:rPr>
          <w:szCs w:val="40"/>
        </w:rPr>
        <w:t>Но</w:t>
      </w:r>
      <w:proofErr w:type="gramEnd"/>
      <w:r>
        <w:rPr>
          <w:szCs w:val="40"/>
        </w:rPr>
        <w:t xml:space="preserve"> тем не менее эта книга есть в Интернете, можете посмотреть. Я там соавтор, автор другой человек. Он специалист, но </w:t>
      </w:r>
      <w:r>
        <w:rPr>
          <w:szCs w:val="40"/>
        </w:rPr>
        <w:lastRenderedPageBreak/>
        <w:t xml:space="preserve">я какие-то свои тоже мысли немножко изложил. Но мы должны вперёд идти. А мы 20 лет назад не приняли закон или вот сейчас идёт уже у нас </w:t>
      </w:r>
      <w:proofErr w:type="spellStart"/>
      <w:r>
        <w:rPr>
          <w:szCs w:val="40"/>
        </w:rPr>
        <w:t>криптовалюта</w:t>
      </w:r>
      <w:proofErr w:type="spellEnd"/>
      <w:r>
        <w:rPr>
          <w:szCs w:val="40"/>
        </w:rPr>
        <w:t xml:space="preserve">. Два года это. Уже должны быть приняты студенты на первые курсы всех экономических факультетов по финансам, чтобы они стали специалистами. Ведь необязательно чтобы это </w:t>
      </w:r>
      <w:proofErr w:type="spellStart"/>
      <w:r>
        <w:rPr>
          <w:szCs w:val="40"/>
        </w:rPr>
        <w:t>биткоин</w:t>
      </w:r>
      <w:proofErr w:type="spellEnd"/>
      <w:r>
        <w:rPr>
          <w:szCs w:val="40"/>
        </w:rPr>
        <w:t xml:space="preserve"> стал снова какой-то ведущей валютой. </w:t>
      </w:r>
    </w:p>
    <w:p w:rsidR="00D379E2" w:rsidRDefault="00D379E2" w:rsidP="00436177">
      <w:pPr>
        <w:spacing w:line="360" w:lineRule="auto"/>
        <w:rPr>
          <w:szCs w:val="40"/>
        </w:rPr>
      </w:pPr>
      <w:r>
        <w:rPr>
          <w:szCs w:val="40"/>
        </w:rPr>
        <w:t xml:space="preserve">Но система, это всё виртуальность, всё это цифра, она всё равно </w:t>
      </w:r>
      <w:proofErr w:type="gramStart"/>
      <w:r>
        <w:rPr>
          <w:szCs w:val="40"/>
        </w:rPr>
        <w:t>будет развиваться и здесь мы можем</w:t>
      </w:r>
      <w:proofErr w:type="gramEnd"/>
      <w:r>
        <w:rPr>
          <w:szCs w:val="40"/>
        </w:rPr>
        <w:t xml:space="preserve"> сделать рывок. Обязательно сделать рывок как мы первые смогли выйти в космос. Так и в этих всех системах. Поэтому здесь, так сказать, и задача министерства образования, и наших всех структур связанных с трудом. Но я согласен с гражданами, которые, возможно, опасаются перехода полностью вот на такое электронное обслуживание. Почему? Возможно злоупотребление. Вот мы перешли в бухгалтерии на электронную карточку. В её руках эта электронная карточка. А сколько </w:t>
      </w:r>
      <w:proofErr w:type="gramStart"/>
      <w:r>
        <w:rPr>
          <w:szCs w:val="40"/>
        </w:rPr>
        <w:t>денег</w:t>
      </w:r>
      <w:proofErr w:type="gramEnd"/>
      <w:r>
        <w:rPr>
          <w:szCs w:val="40"/>
        </w:rPr>
        <w:t xml:space="preserve"> куда она переведёт? Как там контролировать? Сейчас мы столкнулись в одном учреждении, обворовала организацию на 30 миллионов. Сама себе зарплату переводила больше в три раза. Подруге также делала. Подруга ей возвращала деньги. Теперь их полиция ищет, тюрьма. Я не понимаю. Ты обогатилась. Но теперь тебя ищут, ты будешь сидеть в тюрьме. Но граждане вправе опасаться и деньги списывают с их счетов или вот если взять трудовые отношения. Если он специалист, он себе сделает трудовой стаж, которого не было. Он себе напишет специальность, которую он не получал. Но заодно и проверить можно его. Сейчас иногда проверяем кандидатов в депутаты. Фальшивые дипломы. Мы пишем письмо ректору. Он поднимает архивы, а всё это будет в базе данных. Мы сразу видим. Такой-то товарищ не учился в этом вузе. Он вставляет туда запись, что он учился. Выдан диплом. Тогда мы смотрим все ведомости по сдаче экзаменов за четыре </w:t>
      </w:r>
      <w:proofErr w:type="gramStart"/>
      <w:r>
        <w:rPr>
          <w:szCs w:val="40"/>
        </w:rPr>
        <w:t>года</w:t>
      </w:r>
      <w:proofErr w:type="gramEnd"/>
      <w:r>
        <w:rPr>
          <w:szCs w:val="40"/>
        </w:rPr>
        <w:t xml:space="preserve"> и он ни в одной ведомости не значится. Всё. Двойное преступление. Диплом </w:t>
      </w:r>
      <w:r>
        <w:rPr>
          <w:szCs w:val="40"/>
        </w:rPr>
        <w:lastRenderedPageBreak/>
        <w:t xml:space="preserve">фальшивый и эта запись сделана кем-то из сотрудников. То есть </w:t>
      </w:r>
      <w:proofErr w:type="spellStart"/>
      <w:proofErr w:type="gramStart"/>
      <w:r>
        <w:rPr>
          <w:szCs w:val="40"/>
        </w:rPr>
        <w:t>есть</w:t>
      </w:r>
      <w:proofErr w:type="spellEnd"/>
      <w:proofErr w:type="gramEnd"/>
      <w:r>
        <w:rPr>
          <w:szCs w:val="40"/>
        </w:rPr>
        <w:t xml:space="preserve"> опасность. Люди вправе волноваться. Они привыкли к записи реальной, бумажный носитель. Не надо их волновать. Пусть будет максимум бумажный носитель, поколение это уйдёт и через 20 лет всё будет в электронном виде. В этом я завидую тем, кто будет в кармане иметь небольшой прибор, смартфон, вся информация и вся его учёба, и вся его работа. Единственный минус как они будут знакомиться, чтобы семью создать. Здесь можно оцифровать любовные отношения? Они всё узнают друг о друге, а полюбить-то как? Полюбить-то будет тяжело за цифры. Комитет по труду и социальным вопросам. Социальный вопрос. Браки-то как будут создаваться? И загс перейдёт на </w:t>
      </w:r>
      <w:proofErr w:type="gramStart"/>
      <w:r>
        <w:rPr>
          <w:szCs w:val="40"/>
        </w:rPr>
        <w:t>электронную</w:t>
      </w:r>
      <w:proofErr w:type="gramEnd"/>
      <w:r>
        <w:rPr>
          <w:szCs w:val="40"/>
        </w:rPr>
        <w:t xml:space="preserve">… </w:t>
      </w:r>
    </w:p>
    <w:p w:rsidR="00D379E2" w:rsidRPr="00C02F83" w:rsidRDefault="00D379E2" w:rsidP="00436177">
      <w:pPr>
        <w:spacing w:line="360" w:lineRule="auto"/>
      </w:pPr>
      <w:r>
        <w:rPr>
          <w:szCs w:val="40"/>
        </w:rPr>
        <w:t xml:space="preserve">У нас есть комитет по делам женщин, семьи. Так что придётся на них всё свалить, потому что действительно это последнее, что оцифровать, наверное, не удастся. Мы не сможем, так сказать, влезть в душу человека, в его мозги, чтобы они могли, так сказать, подойти друг к другу. Но что-то врачи должны придумать. Может быть, всё это свалим на врачей-психиатров, чтобы они этим занимались. То есть это будущее прекрасно. Поэтому позавидуем тем, кто будет в таком, в хорошем среднем возрасте в 2030-м, 2040-м и 2050 году. И преступников будет меньше. Цифра и в полицию придёт, и в ФСБ, и в прокуратуру. И меньше совещаний. Все сидя в доме, мы всё узнаем. Всё проверим и сделаем правильные выводы, а пока трудовые отношения. Два комитета занимаются, наш комитет по делам промышленности, экономической политике. Я думаю, что мы в этой сфере быстрее добьёмся успехов, но найти способы ограничить тормоза, такой </w:t>
      </w:r>
      <w:proofErr w:type="spellStart"/>
      <w:r>
        <w:rPr>
          <w:szCs w:val="40"/>
        </w:rPr>
        <w:t>пин</w:t>
      </w:r>
      <w:proofErr w:type="spellEnd"/>
      <w:r>
        <w:rPr>
          <w:szCs w:val="40"/>
        </w:rPr>
        <w:t xml:space="preserve">-код. Как у нас есть </w:t>
      </w:r>
      <w:proofErr w:type="spellStart"/>
      <w:r>
        <w:rPr>
          <w:szCs w:val="40"/>
        </w:rPr>
        <w:t>пин</w:t>
      </w:r>
      <w:proofErr w:type="spellEnd"/>
      <w:r>
        <w:rPr>
          <w:szCs w:val="40"/>
        </w:rPr>
        <w:t xml:space="preserve">-код на наш счёт в банке. Вот </w:t>
      </w:r>
      <w:proofErr w:type="gramStart"/>
      <w:r>
        <w:rPr>
          <w:szCs w:val="40"/>
        </w:rPr>
        <w:t>какие-то</w:t>
      </w:r>
      <w:proofErr w:type="gramEnd"/>
      <w:r>
        <w:rPr>
          <w:szCs w:val="40"/>
        </w:rPr>
        <w:t xml:space="preserve"> </w:t>
      </w:r>
      <w:proofErr w:type="spellStart"/>
      <w:r>
        <w:rPr>
          <w:szCs w:val="40"/>
        </w:rPr>
        <w:t>пин</w:t>
      </w:r>
      <w:proofErr w:type="spellEnd"/>
      <w:r>
        <w:rPr>
          <w:szCs w:val="40"/>
        </w:rPr>
        <w:t xml:space="preserve">-коды придумать, чтобы остановить ту информацию, которая вредная и которая помешает совершенствованию трудовых отношений. И, конечно, никакой безработицы не должно быть. Работа есть для всех, но в другом городе </w:t>
      </w:r>
      <w:r>
        <w:rPr>
          <w:szCs w:val="40"/>
        </w:rPr>
        <w:lastRenderedPageBreak/>
        <w:t>совсем далеко от того где он учился, где он жил. Она есть, но вот он будет знать заранее, так сказать, и заранее снимет там квартиру в аренду, так сказать, и договорится о чём-то. То есть это будет прекрасно.</w:t>
      </w:r>
    </w:p>
    <w:p w:rsidR="00D379E2" w:rsidRDefault="00D379E2" w:rsidP="00BD0BDD">
      <w:pPr>
        <w:spacing w:line="360" w:lineRule="auto"/>
        <w:ind w:firstLine="708"/>
        <w:rPr>
          <w:szCs w:val="40"/>
        </w:rPr>
      </w:pPr>
      <w:r>
        <w:rPr>
          <w:szCs w:val="40"/>
        </w:rPr>
        <w:t xml:space="preserve">Поэтому надо быстрее нам принять нужные законы и запустить цифровую экономику (пока мы называем), надо оцифровать всю нашу жизнь – от родильного дома до кладбища, чтобы знали, кто, где родится, и где мы кого похороним, подбирать места. </w:t>
      </w:r>
    </w:p>
    <w:p w:rsidR="00D379E2" w:rsidRDefault="00D379E2" w:rsidP="00436177">
      <w:pPr>
        <w:spacing w:line="360" w:lineRule="auto"/>
        <w:rPr>
          <w:szCs w:val="40"/>
        </w:rPr>
      </w:pPr>
      <w:r>
        <w:rPr>
          <w:szCs w:val="40"/>
        </w:rPr>
        <w:t>Сейчас (я заканчиваю) очередь к школе ночью, чтобы записать детей в 1 класс, вы представляете, какое мучение? В цифру переведите всё, и заранее можно будет проверить и записать детей хотя бы по месту жительства, а уже потом по талантам, а уже потом тех, кто тоже хотят. Но нет цифры, она не пришла. Запись в школы – это те же трудовые отношения, только начинаются со школы, а потом</w:t>
      </w:r>
      <w:proofErr w:type="gramStart"/>
      <w:r>
        <w:rPr>
          <w:szCs w:val="40"/>
        </w:rPr>
        <w:t>… В</w:t>
      </w:r>
      <w:proofErr w:type="gramEnd"/>
      <w:r>
        <w:rPr>
          <w:szCs w:val="40"/>
        </w:rPr>
        <w:t xml:space="preserve"> очереди-то не стоят устроиться на работу, а в школу стоит. Вот здесь цифра поможет, чтобы никто не стоял. Это борьба с коррупцией и борьба с потерей времени и борьба за здоровье, за хорошее настроение. </w:t>
      </w:r>
    </w:p>
    <w:p w:rsidR="00D379E2" w:rsidRDefault="00D379E2" w:rsidP="00436177">
      <w:pPr>
        <w:spacing w:line="360" w:lineRule="auto"/>
        <w:rPr>
          <w:szCs w:val="40"/>
        </w:rPr>
      </w:pPr>
      <w:r>
        <w:rPr>
          <w:szCs w:val="40"/>
        </w:rPr>
        <w:t>Желаю успехов всем нашим парламентским слушаниям.</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Владимир Вольфович. Слово для основного доклада предоставляется заместителю Министра труда и социальной защиты Российской Федерации Любови Юрьевне Ельцовой. </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Ельцова Л.Ю.</w:t>
      </w:r>
      <w:r>
        <w:rPr>
          <w:szCs w:val="40"/>
        </w:rPr>
        <w:t xml:space="preserve"> Спасибо. Уважаемый Сергей Александрович, уважаемый Михаил Васильевич, уважаемые участники парламентских слушаний. Позвольте представить информацию о том, какие сейчас развернуты работы, какие проекты идут. И как мы видим и во временном периоде, и с точки зрения сути реализацию очень сложных, на наш взгляд, проектов, которые </w:t>
      </w:r>
      <w:proofErr w:type="gramStart"/>
      <w:r>
        <w:rPr>
          <w:szCs w:val="40"/>
        </w:rPr>
        <w:t>касаются</w:t>
      </w:r>
      <w:proofErr w:type="gramEnd"/>
      <w:r>
        <w:rPr>
          <w:szCs w:val="40"/>
        </w:rPr>
        <w:t xml:space="preserve"> прежде всего большого количества, числа работников, большого </w:t>
      </w:r>
      <w:r>
        <w:rPr>
          <w:szCs w:val="40"/>
        </w:rPr>
        <w:lastRenderedPageBreak/>
        <w:t>количества хозяйствующих субъектов, юридических лиц, проекты, которые связаны с трудовыми отношениями.</w:t>
      </w:r>
    </w:p>
    <w:p w:rsidR="00D379E2" w:rsidRDefault="00D379E2" w:rsidP="00436177">
      <w:pPr>
        <w:spacing w:line="360" w:lineRule="auto"/>
        <w:rPr>
          <w:szCs w:val="40"/>
        </w:rPr>
      </w:pPr>
      <w:r>
        <w:rPr>
          <w:szCs w:val="40"/>
        </w:rPr>
        <w:t xml:space="preserve">Прежде всего, мне хотелось бы сказать, что, безусловно, уже мы наблюдаем, мы привыкли, и пользуются авторитетом те системы, которые сегодня есть: это информационная система Пенсионного фонда России, и реализуется сервис «Электронный больничный» в системе Фонда социального страхования. У нас действуют государственные информационные системы: это и справочники профессий для навигации, для того, чтобы проинформировать людей, какие современные требования предъявляются к квалификации работников. Это государственный бесплатный информационный ресурс, размещенный в Интернете. Это и портал «Работа в России», который ведется </w:t>
      </w:r>
      <w:proofErr w:type="spellStart"/>
      <w:r>
        <w:rPr>
          <w:szCs w:val="40"/>
        </w:rPr>
        <w:t>Рострудом</w:t>
      </w:r>
      <w:proofErr w:type="spellEnd"/>
      <w:r>
        <w:rPr>
          <w:szCs w:val="40"/>
        </w:rPr>
        <w:t xml:space="preserve">, и пользователями </w:t>
      </w:r>
      <w:proofErr w:type="gramStart"/>
      <w:r>
        <w:rPr>
          <w:szCs w:val="40"/>
        </w:rPr>
        <w:t>являются</w:t>
      </w:r>
      <w:proofErr w:type="gramEnd"/>
      <w:r>
        <w:rPr>
          <w:szCs w:val="40"/>
        </w:rPr>
        <w:t xml:space="preserve"> прежде всего и государственная служба занятости, и граждане, как соискатели. Их число растет, что мы видим на сайте, и регистрируются в поисках работы, размещают резюме, такие сервисы предоставлены, и работодатели успешно пользуются этим сервисом, размещают о себе информацию, о социальной инфраструктуре, которая предоставляется в случае, если работник придет работать к ним на предприятие или приедет в этот регион. </w:t>
      </w:r>
    </w:p>
    <w:p w:rsidR="00D379E2" w:rsidRDefault="00D379E2" w:rsidP="00436177">
      <w:pPr>
        <w:spacing w:line="360" w:lineRule="auto"/>
        <w:rPr>
          <w:szCs w:val="40"/>
        </w:rPr>
      </w:pPr>
      <w:r>
        <w:rPr>
          <w:szCs w:val="40"/>
        </w:rPr>
        <w:t>Таким образом, необходимая первоочередная задача с точки зрения внедрения и развития информационных ресурсов на сегодня развернута. Но самый ключевой, и я должна сказать, что он такой непростой и сложный проект, – это проект, связанный с разработкой нормативно-правовых актов, где уже непосредственно затрагиваются права работников и обязанности работодателей в процессе трудовой деятельности.</w:t>
      </w:r>
    </w:p>
    <w:p w:rsidR="00D379E2" w:rsidRDefault="00D379E2" w:rsidP="00436177">
      <w:pPr>
        <w:spacing w:line="360" w:lineRule="auto"/>
        <w:rPr>
          <w:szCs w:val="40"/>
        </w:rPr>
      </w:pPr>
      <w:r>
        <w:rPr>
          <w:szCs w:val="40"/>
        </w:rPr>
        <w:t xml:space="preserve">Итак, если можно, первый слайд. Уже сегодня говорили, что утверждена правительством программа «Цифровая экономика». Я скажу о формальных вещах. Есть раздел «Нормативное регулирование» (внутреннее </w:t>
      </w:r>
      <w:r>
        <w:rPr>
          <w:szCs w:val="40"/>
        </w:rPr>
        <w:lastRenderedPageBreak/>
        <w:t xml:space="preserve">распоряжение правительства), оно есть и в Интернете, любой его может посмотреть. И два направления в результате внесены по вопросу трудовых отношений: это разработка законопроекта в части учета данных о трудовой деятельности работников в электронном виде. Планируется, что мы в течение года проработаем его, работа над ним ведется уже больше года на </w:t>
      </w:r>
      <w:proofErr w:type="spellStart"/>
      <w:r>
        <w:rPr>
          <w:szCs w:val="40"/>
        </w:rPr>
        <w:t>самм</w:t>
      </w:r>
      <w:proofErr w:type="spellEnd"/>
      <w:r>
        <w:rPr>
          <w:szCs w:val="40"/>
        </w:rPr>
        <w:t xml:space="preserve"> деле. </w:t>
      </w:r>
    </w:p>
    <w:p w:rsidR="00D379E2" w:rsidRDefault="00D379E2" w:rsidP="00436177">
      <w:pPr>
        <w:spacing w:line="360" w:lineRule="auto"/>
        <w:rPr>
          <w:szCs w:val="40"/>
        </w:rPr>
      </w:pPr>
      <w:r>
        <w:rPr>
          <w:szCs w:val="40"/>
        </w:rPr>
        <w:t xml:space="preserve">И внесение законопроекта в Государственную Думу – это тот план-график, который на сегодня есть, это февраль 2019 года. Все остальные документы, связанные с кадровым документооборотом (я чуть позже скажу, что сюда включается, потому что не всегда четко с точки зрения глоссария и понимания, что подразумевается). </w:t>
      </w:r>
    </w:p>
    <w:p w:rsidR="00D379E2" w:rsidRPr="0014049B" w:rsidRDefault="00D379E2" w:rsidP="00436177">
      <w:pPr>
        <w:spacing w:line="360" w:lineRule="auto"/>
        <w:rPr>
          <w:szCs w:val="40"/>
        </w:rPr>
      </w:pPr>
      <w:proofErr w:type="gramStart"/>
      <w:r>
        <w:rPr>
          <w:szCs w:val="40"/>
        </w:rPr>
        <w:t xml:space="preserve">Планируется, что будет разработан в течение года, проработан проект-концепция, он касается не только трудовых отношений, а вообще  вопросов регулирования, комплексного правового регулирования отношений, возникающих в связи с развитием цифровой экономики, </w:t>
      </w:r>
      <w:r w:rsidRPr="00BD0BDD">
        <w:rPr>
          <w:szCs w:val="40"/>
        </w:rPr>
        <w:t>и организационные, и технические вопросы, юридические вопросы и так далее, и так далее, и в том числе планируется, что будет проработана часть, связанная, чтобы сформировать подходы в части кадрового документооборота</w:t>
      </w:r>
      <w:proofErr w:type="gramEnd"/>
      <w:r w:rsidRPr="00BD0BDD">
        <w:rPr>
          <w:szCs w:val="40"/>
        </w:rPr>
        <w:t>, определить этапы и сроки подготовки необходимых нормативных актов.</w:t>
      </w:r>
    </w:p>
    <w:p w:rsidR="00D379E2" w:rsidRDefault="00D379E2" w:rsidP="00436177">
      <w:pPr>
        <w:spacing w:line="360" w:lineRule="auto"/>
        <w:rPr>
          <w:szCs w:val="40"/>
        </w:rPr>
      </w:pPr>
      <w:r>
        <w:rPr>
          <w:szCs w:val="40"/>
        </w:rPr>
        <w:t>Я вот тут специально выделяю слова, что «</w:t>
      </w:r>
      <w:proofErr w:type="gramStart"/>
      <w:r>
        <w:rPr>
          <w:szCs w:val="40"/>
        </w:rPr>
        <w:t>дающих</w:t>
      </w:r>
      <w:proofErr w:type="gramEnd"/>
      <w:r>
        <w:rPr>
          <w:szCs w:val="40"/>
        </w:rPr>
        <w:t xml:space="preserve"> право работодателю ведения в электронном виде кадрового документооборота в организации». То есть мы для себя это вот, по крайней мере, Министерство труда трактует, что это не обязанность, а право, возможность с учетом специфики организаций, компаний.</w:t>
      </w:r>
    </w:p>
    <w:p w:rsidR="00D379E2" w:rsidRDefault="00D379E2" w:rsidP="00436177">
      <w:pPr>
        <w:spacing w:line="360" w:lineRule="auto"/>
        <w:rPr>
          <w:szCs w:val="40"/>
        </w:rPr>
      </w:pPr>
      <w:r>
        <w:rPr>
          <w:szCs w:val="40"/>
        </w:rPr>
        <w:t xml:space="preserve">Мне хотелось бы также здесь сказать, что сегодня назывались цифры, также бы хотела сказать, что вот Росстат показывает уверенный рост цифр, что наши граждане являются активными пользователями сети Интернет. В 2016 году, октябрь-ноябрь, публикует Росстат, население в возрасте 15 лет и 72 года 71,5 процента активные пользователи сети Интернет. А уже чуть </w:t>
      </w:r>
      <w:r>
        <w:rPr>
          <w:szCs w:val="40"/>
        </w:rPr>
        <w:lastRenderedPageBreak/>
        <w:t xml:space="preserve">позже демонстрируется 74,3 процента. То есть мы видим тренд на рост использования этого инструмента. И также доля граждан, использующих механизм получения государственных и муниципальных услуг в электронной форме в Российской Федерации, также уверенно растет. Если в 2013 году это было 30,8 процента населения, то в 2016 году это 51,3 процента, которые получают услуги через Интернет. То есть здесь мы видим существенное такое движение вперед. </w:t>
      </w:r>
    </w:p>
    <w:p w:rsidR="00D379E2" w:rsidRDefault="00D379E2" w:rsidP="00436177">
      <w:pPr>
        <w:spacing w:line="360" w:lineRule="auto"/>
        <w:rPr>
          <w:szCs w:val="40"/>
        </w:rPr>
      </w:pPr>
      <w:r>
        <w:rPr>
          <w:szCs w:val="40"/>
        </w:rPr>
        <w:t xml:space="preserve">И следующий слайд, если можно. Как мы организовали работу при Минтруде, учитывая, что для нас главный принцип – принцип </w:t>
      </w:r>
      <w:proofErr w:type="spellStart"/>
      <w:r>
        <w:rPr>
          <w:szCs w:val="40"/>
        </w:rPr>
        <w:t>трипартизма</w:t>
      </w:r>
      <w:proofErr w:type="spellEnd"/>
      <w:r>
        <w:rPr>
          <w:szCs w:val="40"/>
        </w:rPr>
        <w:t xml:space="preserve">, это работодатели и профсоюзы, и </w:t>
      </w:r>
      <w:proofErr w:type="gramStart"/>
      <w:r>
        <w:rPr>
          <w:szCs w:val="40"/>
        </w:rPr>
        <w:t>исходя из этого мы разбили</w:t>
      </w:r>
      <w:proofErr w:type="gramEnd"/>
      <w:r>
        <w:rPr>
          <w:szCs w:val="40"/>
        </w:rPr>
        <w:t xml:space="preserve"> работу в этой части на три блока. </w:t>
      </w:r>
    </w:p>
    <w:p w:rsidR="00D379E2" w:rsidRDefault="00D379E2" w:rsidP="00436177">
      <w:pPr>
        <w:spacing w:line="360" w:lineRule="auto"/>
        <w:rPr>
          <w:szCs w:val="40"/>
        </w:rPr>
      </w:pPr>
      <w:r>
        <w:rPr>
          <w:szCs w:val="40"/>
        </w:rPr>
        <w:t xml:space="preserve">Первый блок – это электронная трудовая книжка, я чуть позже скажу, почему это выделено в отдельный проект. Это при Минтруде России, это Минтруд России ведет, главным образом сам возглавляет здесь разработку законопроекта. </w:t>
      </w:r>
    </w:p>
    <w:p w:rsidR="00D379E2" w:rsidRDefault="00D379E2" w:rsidP="00436177">
      <w:pPr>
        <w:spacing w:line="360" w:lineRule="auto"/>
        <w:rPr>
          <w:szCs w:val="40"/>
        </w:rPr>
      </w:pPr>
      <w:r>
        <w:rPr>
          <w:szCs w:val="40"/>
        </w:rPr>
        <w:t xml:space="preserve">Второй блок связанный – это кадровый документооборот в организации. Мы решили предоставить самим работодателям с участием профсоюзов, органов власти и различных экспертов проработку таких новых механизмов применения кадрового документооборота в электронном виде, подготовка поправок в законодательство, чтобы они проработали и определили эти подходы сначала внутри себя на экспертном уровне исходя из своей специфики. И я просто назову, что речь идет о документах, которые являются обязательными для работодателя и поименованы в законодательстве. Напомню, что это и прием, и увольнение на работу, переводы различные, предоставление отпусков различных тоже, учет рабочего времени, оплата труда, командировки, инструктажи по технике безопасности, ознакомление с локальными нормативными актами и так </w:t>
      </w:r>
      <w:r>
        <w:rPr>
          <w:szCs w:val="40"/>
        </w:rPr>
        <w:lastRenderedPageBreak/>
        <w:t>далее. То есть это то, что является обязательным на сегодня с точки зрения Трудового кодекса и других федеральных законов.</w:t>
      </w:r>
    </w:p>
    <w:p w:rsidR="00D379E2" w:rsidRDefault="00D379E2" w:rsidP="00436177">
      <w:pPr>
        <w:spacing w:line="360" w:lineRule="auto"/>
        <w:rPr>
          <w:szCs w:val="40"/>
        </w:rPr>
      </w:pPr>
      <w:r>
        <w:rPr>
          <w:szCs w:val="40"/>
        </w:rPr>
        <w:t xml:space="preserve">И третий блок – это электронный надзор. Очевидно, здесь уже я не думаю, что нужно подробно говорить, что действительно налаживание механизма электронного взаимодействия в этой части снизит, с одной стороны, издержки и бумажные, и по времени трудозатраты всех сторон для проведения проверок, у нас есть плановый и внеплановый. А, кроме того, ускорится и рассмотрение жалоб работников в автоматизированном режиме. То есть здесь плюсы для всех участников этого процесса. Таким образом, у нас вот по трем направлениям основным организована работа. </w:t>
      </w:r>
    </w:p>
    <w:p w:rsidR="00D379E2" w:rsidRDefault="00D379E2" w:rsidP="00436177">
      <w:pPr>
        <w:spacing w:line="360" w:lineRule="auto"/>
        <w:rPr>
          <w:szCs w:val="40"/>
        </w:rPr>
      </w:pPr>
      <w:r>
        <w:rPr>
          <w:szCs w:val="40"/>
        </w:rPr>
        <w:t xml:space="preserve">Я хочу сказать, что электронная трудовая книжка, мы как рабочее название ее так оставляем, последнее слово всегда поставит парламент наш – Государственная Дума, Совет Федерации при принятии законопроекта, когда он будет внесен. Электронная трудовая книжка выделена отдельно, потому что в отличие от всех других документов электронная трудовая книжка – это документ человека, который перемещается по рынку труда, сегодня он на госслужбе, завтра в малом предприятии, потом в другой организации. То есть это документ такой, между организациями различными человек перемещается и он ему необходим, нужен. И у нас уже исторически на протяжении большого времени есть понимание этого документа и привыкание, то, что и показывают исследования, которые уже сегодня приводились ВЦИОМ на эту тему. </w:t>
      </w:r>
    </w:p>
    <w:p w:rsidR="00D379E2" w:rsidRDefault="00D379E2" w:rsidP="00436177">
      <w:pPr>
        <w:spacing w:line="360" w:lineRule="auto"/>
        <w:rPr>
          <w:szCs w:val="40"/>
        </w:rPr>
      </w:pPr>
      <w:r>
        <w:rPr>
          <w:szCs w:val="40"/>
        </w:rPr>
        <w:t xml:space="preserve">Итак, уважаемые коллеги, также хотелось бы сказать, что… это следующий, пожалуйста, слайд. Основные принципы, которые, это позиция вот наша, Минтруда, и мы его часто обсуждаем при подготовке законопроекта, возвращаемся к ним, уточняем. Но я очень кратко хотела бы сказать, что, конечно, мы исходим, в первую очередь, из того, что вводимые нормы законодательством не должны создавать дополнительные издержки </w:t>
      </w:r>
      <w:r>
        <w:rPr>
          <w:szCs w:val="40"/>
        </w:rPr>
        <w:lastRenderedPageBreak/>
        <w:t xml:space="preserve">для работодателей и работников. Введение на предприятии кадрового документооборота не должно приводить к тому, что работник будет нести расходы на электронную цифровую подпись, электронные устройства и так далее, и не должно происходить, конечно же, снижение гарантий тех, которые есть на сегодня в трудовом законодательстве. </w:t>
      </w:r>
    </w:p>
    <w:p w:rsidR="00D379E2" w:rsidRDefault="00D379E2" w:rsidP="00436177">
      <w:pPr>
        <w:spacing w:line="360" w:lineRule="auto"/>
        <w:rPr>
          <w:szCs w:val="40"/>
        </w:rPr>
      </w:pPr>
      <w:proofErr w:type="gramStart"/>
      <w:r>
        <w:rPr>
          <w:szCs w:val="40"/>
        </w:rPr>
        <w:t>И третье, тоже, на наш взгляд, очень важное, и мы это тоже говорим, что для работодателя при подготовке актов мы говорим о том, что планируется ввести право, а не обязанность на ведение кадрового документооборота в организации, так как очевидно, что каждая организация исходит из своей специфики, кто-то работает в одном субъекте Российской Федерации или в одном городе, а есть у</w:t>
      </w:r>
      <w:proofErr w:type="gramEnd"/>
      <w:r>
        <w:rPr>
          <w:szCs w:val="40"/>
        </w:rPr>
        <w:t xml:space="preserve"> нас крупные компании, которые имеют свои подразделения во многих регионах России, – это и </w:t>
      </w:r>
      <w:r>
        <w:rPr>
          <w:szCs w:val="40"/>
          <w:lang w:val="en-US"/>
        </w:rPr>
        <w:t>IT</w:t>
      </w:r>
      <w:r>
        <w:rPr>
          <w:szCs w:val="40"/>
        </w:rPr>
        <w:t xml:space="preserve">-компании, это кредитные учреждения. Там максимальная степень уже автоматизации, да и крупные компании многое уже автоматизировали с точки зрения кадрового документооборота, и постоянные поправки в какой-то документ, и </w:t>
      </w:r>
      <w:proofErr w:type="gramStart"/>
      <w:r>
        <w:rPr>
          <w:szCs w:val="40"/>
        </w:rPr>
        <w:t>немедленное</w:t>
      </w:r>
      <w:proofErr w:type="gramEnd"/>
      <w:r>
        <w:rPr>
          <w:szCs w:val="40"/>
        </w:rPr>
        <w:t xml:space="preserve"> чтобы уведомление шло работника, безусловно, эти вопросы должны быть отрегулированы, чтобы мы шли, с одной стороны, в ногу со временем, а с другой стороны, вот я не перестаю говорить, что мы должны сохранить права работников и не увеличить затраты и какую-то финансовую нагрузку на работника.</w:t>
      </w:r>
    </w:p>
    <w:p w:rsidR="00D379E2" w:rsidRDefault="00D379E2" w:rsidP="00436177">
      <w:pPr>
        <w:spacing w:line="360" w:lineRule="auto"/>
        <w:rPr>
          <w:szCs w:val="40"/>
        </w:rPr>
      </w:pPr>
      <w:r>
        <w:rPr>
          <w:szCs w:val="40"/>
        </w:rPr>
        <w:t xml:space="preserve">Следующий слайд, пожалуйста. Проект "Электронная трудовая книжка". Я не буду сейчас, естественно, говорить в режиме проекта закона, постараюсь донести, я всегда ещё раз, лишний раз хочу сказать, основные подходы, потому что у нас сохраняются различные взгляды на реализацию этого проекта со стороны работодателей и профсоюзов, поэтому я постараюсь аккуратно здесь, и сразу говорю, что это основные подходы. </w:t>
      </w:r>
    </w:p>
    <w:p w:rsidR="00D379E2" w:rsidRDefault="00D379E2" w:rsidP="00436177">
      <w:pPr>
        <w:spacing w:line="360" w:lineRule="auto"/>
        <w:rPr>
          <w:szCs w:val="40"/>
        </w:rPr>
      </w:pPr>
      <w:proofErr w:type="gramStart"/>
      <w:r>
        <w:rPr>
          <w:szCs w:val="40"/>
        </w:rPr>
        <w:t xml:space="preserve">Главная идея в том, чтобы сохранить привычные позиции трудовой книжки, на сегодня всем известные, они вот отражены на слайде, я напомню, </w:t>
      </w:r>
      <w:r>
        <w:rPr>
          <w:szCs w:val="40"/>
        </w:rPr>
        <w:lastRenderedPageBreak/>
        <w:t>которые будут, мы предполагаем, чтобы они были, формировались уже в информационной системе, то есть это то, что будет, немножко мы уточним какие-то позиции, но в целом они будут, сохранят свои эти позиции.</w:t>
      </w:r>
      <w:proofErr w:type="gramEnd"/>
    </w:p>
    <w:p w:rsidR="00D379E2" w:rsidRDefault="00D379E2" w:rsidP="00436177">
      <w:pPr>
        <w:spacing w:line="360" w:lineRule="auto"/>
        <w:rPr>
          <w:szCs w:val="40"/>
        </w:rPr>
      </w:pPr>
      <w:r>
        <w:rPr>
          <w:szCs w:val="40"/>
        </w:rPr>
        <w:t xml:space="preserve">И на следующем слайде главная идея наша состоит в следующем: что электронная трудовая книжка – это база данных, сведений </w:t>
      </w:r>
      <w:proofErr w:type="gramStart"/>
      <w:r>
        <w:rPr>
          <w:szCs w:val="40"/>
        </w:rPr>
        <w:t>о</w:t>
      </w:r>
      <w:proofErr w:type="gramEnd"/>
      <w:r>
        <w:rPr>
          <w:szCs w:val="40"/>
        </w:rPr>
        <w:t xml:space="preserve"> всей трудовой деятельности гражданина, которая формируется путем передачи работодателем данных в Пенсионный фонд России, в информационную систему ПФР по установленной форме и в определенные сроки. Работодатель же формирует сведения о трудовой деятельности работника за период его работы, у данного работодателя так, как это и сейчас происходит на бумажном носителе, запись производится в бумажную версию трудовой книжки, то работодатель уже организует в электронном виде с использованием своих информационных систем, программно-технических средств и в установленном им порядке. Здесь государство не диктует требования к информационным системам. </w:t>
      </w:r>
    </w:p>
    <w:p w:rsidR="00D379E2" w:rsidRDefault="00D379E2" w:rsidP="00436177">
      <w:pPr>
        <w:spacing w:line="360" w:lineRule="auto"/>
        <w:rPr>
          <w:szCs w:val="40"/>
        </w:rPr>
      </w:pPr>
      <w:r>
        <w:rPr>
          <w:szCs w:val="40"/>
        </w:rPr>
        <w:t xml:space="preserve">Так же, как и сейчас, простая аналогия, как сейчас данные о персонифицированном учете сдаются в ПФР, это идет экспорт, это в электронном виде уже сдается, информация в информационную систему ПФР, то есть здесь в этом смысле все очень понятно для работодателей, будут формы определенные, небольшие дополнения к действующей отчетности. Пока мы предполагаем на данном этапе, что это будет раз в месяц, как и </w:t>
      </w:r>
      <w:proofErr w:type="gramStart"/>
      <w:r>
        <w:rPr>
          <w:szCs w:val="40"/>
        </w:rPr>
        <w:t>отчетность</w:t>
      </w:r>
      <w:proofErr w:type="gramEnd"/>
      <w:r>
        <w:rPr>
          <w:szCs w:val="40"/>
        </w:rPr>
        <w:t xml:space="preserve"> сдается в ПФР, то есть все это достаточно понятно для работодателя. </w:t>
      </w:r>
    </w:p>
    <w:p w:rsidR="00D379E2" w:rsidRDefault="00D379E2" w:rsidP="00436177">
      <w:pPr>
        <w:spacing w:line="360" w:lineRule="auto"/>
        <w:rPr>
          <w:szCs w:val="40"/>
        </w:rPr>
      </w:pPr>
      <w:r>
        <w:rPr>
          <w:szCs w:val="40"/>
        </w:rPr>
        <w:t>Главный же вопрос здесь тоже также, на наш взгляд, следующий: что мы планируем предложить для обсуждения с 2020 года, мы планируем, что вступление в силу закона соответствующего, для работников, впервые поступающих на работу, предложить вести трудовые книжки только в электронном виде, то есть уже бумажную версию не выдавать.</w:t>
      </w:r>
    </w:p>
    <w:p w:rsidR="00D379E2" w:rsidRDefault="00D379E2" w:rsidP="00436177">
      <w:pPr>
        <w:spacing w:line="360" w:lineRule="auto"/>
        <w:rPr>
          <w:szCs w:val="40"/>
        </w:rPr>
      </w:pPr>
      <w:r>
        <w:rPr>
          <w:szCs w:val="40"/>
        </w:rPr>
        <w:lastRenderedPageBreak/>
        <w:t xml:space="preserve">Одновременно с этим, учитывая и социологические обследования, и то, что мы сейчас проводим консультации различные, пока мы предполагаем, чтобы люди те, кто имеет трудовые книжки, они пользовались ей и до выхода </w:t>
      </w:r>
      <w:proofErr w:type="gramStart"/>
      <w:r>
        <w:rPr>
          <w:szCs w:val="40"/>
        </w:rPr>
        <w:t>из</w:t>
      </w:r>
      <w:proofErr w:type="gramEnd"/>
      <w:r>
        <w:rPr>
          <w:szCs w:val="40"/>
        </w:rPr>
        <w:t xml:space="preserve">… уже </w:t>
      </w:r>
      <w:proofErr w:type="gramStart"/>
      <w:r>
        <w:rPr>
          <w:szCs w:val="40"/>
        </w:rPr>
        <w:t>по</w:t>
      </w:r>
      <w:proofErr w:type="gramEnd"/>
      <w:r>
        <w:rPr>
          <w:szCs w:val="40"/>
        </w:rPr>
        <w:t xml:space="preserve"> окончании своей трудовой деятельности работников. </w:t>
      </w:r>
    </w:p>
    <w:p w:rsidR="00D379E2" w:rsidRDefault="00D379E2" w:rsidP="00436177">
      <w:pPr>
        <w:spacing w:line="360" w:lineRule="auto"/>
        <w:rPr>
          <w:szCs w:val="40"/>
        </w:rPr>
      </w:pPr>
      <w:r>
        <w:rPr>
          <w:szCs w:val="40"/>
        </w:rPr>
        <w:t xml:space="preserve">Я знаю, что у работодателей здесь другая позиция, я просто сейчас </w:t>
      </w:r>
      <w:proofErr w:type="gramStart"/>
      <w:r>
        <w:rPr>
          <w:szCs w:val="40"/>
        </w:rPr>
        <w:t>высказываю</w:t>
      </w:r>
      <w:proofErr w:type="gramEnd"/>
      <w:r>
        <w:rPr>
          <w:szCs w:val="40"/>
        </w:rPr>
        <w:t xml:space="preserve"> такой я называю баланс интересов некий между позицией работодателей и профсоюзов. Но ещё раз говорю, что мы будем очень серьёзно это обсуждать ещё в рамках РТК. </w:t>
      </w:r>
    </w:p>
    <w:p w:rsidR="00D379E2" w:rsidRDefault="00D379E2" w:rsidP="00436177">
      <w:pPr>
        <w:spacing w:line="360" w:lineRule="auto"/>
        <w:rPr>
          <w:szCs w:val="40"/>
        </w:rPr>
      </w:pPr>
      <w:r>
        <w:rPr>
          <w:szCs w:val="40"/>
        </w:rPr>
        <w:t xml:space="preserve">И следующий слайд. Уважаемые коллеги, какие мы преимущества увидели в результате дискуссий? </w:t>
      </w:r>
      <w:proofErr w:type="gramStart"/>
      <w:r>
        <w:rPr>
          <w:szCs w:val="40"/>
        </w:rPr>
        <w:t>Это очевидно, сохранность персональных данных для граждан, для работников, сведения о трудовой деятельности, полученные из информационной системы, предполагается, что они имеют юридическую силу, это очевидно, снижение издержек и работодателя, и работника при трудоустройстве за счёт удобства и различных возможностей получения этой информации из информационной системы ПФР как самостоятельно, так и путём предоставления работодателю права заглянуть в его сведения о трудовой</w:t>
      </w:r>
      <w:proofErr w:type="gramEnd"/>
      <w:r>
        <w:rPr>
          <w:szCs w:val="40"/>
        </w:rPr>
        <w:t xml:space="preserve"> деятельности в информационную систему ПФР.</w:t>
      </w:r>
    </w:p>
    <w:p w:rsidR="00D379E2" w:rsidRDefault="00D379E2" w:rsidP="00436177">
      <w:pPr>
        <w:spacing w:line="360" w:lineRule="auto"/>
        <w:rPr>
          <w:szCs w:val="40"/>
        </w:rPr>
      </w:pPr>
      <w:proofErr w:type="gramStart"/>
      <w:r>
        <w:rPr>
          <w:szCs w:val="40"/>
        </w:rPr>
        <w:t>И сегодня уже Владимир Вольфович говорил, я абсолютно…, вот просто также хотела сказать, что действительно все эти идеи, что работник теперь и работодатели могут находиться совершенно в разных уголках страны и очень комфортно получать сведения, не надо переживать, что ты не взял или забыл, или потерял трудовую книжку, переехал и что теперь делать, и как быть, и как вести диалог</w:t>
      </w:r>
      <w:proofErr w:type="gramEnd"/>
      <w:r>
        <w:rPr>
          <w:szCs w:val="40"/>
        </w:rPr>
        <w:t xml:space="preserve"> с работодателем и так далее. Это будет очень удобный сервис для людей в первую очередь.</w:t>
      </w:r>
    </w:p>
    <w:p w:rsidR="00D379E2" w:rsidRDefault="00D379E2" w:rsidP="00436177">
      <w:pPr>
        <w:spacing w:line="360" w:lineRule="auto"/>
        <w:rPr>
          <w:szCs w:val="40"/>
        </w:rPr>
      </w:pPr>
      <w:r>
        <w:rPr>
          <w:szCs w:val="40"/>
        </w:rPr>
        <w:t xml:space="preserve">И, конечно же, возможность получить заверенную копию документа на бумаге, на бумажном носителе, это будет…, я сейчас не буду останавливаться на технических возможностях, мы их совместно с ПФР и со Сбербанком России, проходил у нас эксперимент, уже попробовали, как это </w:t>
      </w:r>
      <w:r>
        <w:rPr>
          <w:szCs w:val="40"/>
        </w:rPr>
        <w:lastRenderedPageBreak/>
        <w:t>будет работать. То есть можно получать различные…, на бумаге можно получать через различные способы получать информацию о своих сведениях так же, как не надо печатать и резюме.</w:t>
      </w:r>
    </w:p>
    <w:p w:rsidR="00D379E2" w:rsidRDefault="00D379E2" w:rsidP="00436177">
      <w:pPr>
        <w:spacing w:line="360" w:lineRule="auto"/>
        <w:rPr>
          <w:szCs w:val="40"/>
        </w:rPr>
      </w:pPr>
      <w:r>
        <w:rPr>
          <w:szCs w:val="40"/>
        </w:rPr>
        <w:t xml:space="preserve">При этом надо отметить, что возникающие обязанности для работодателя. В отличие от всех других проектов, о которых там будем дальше говорить, конечно, здесь предоставление дополнительных разделов отчётности, о чём я говорила, в ПФР. Мы уже говорили с компаниями – это 1С и другие компании, которые обеспечивают на сегодня…, основные являются поставщики информационного обеспечения, и для юридических лиц для них нет проблем – выходит законодательство, они меняют, это бесплатное исправление, поправка, корректировка программного обеспечения. И, в этой связи, здесь не будет сложностей для перехода работодателей на эту систему. </w:t>
      </w:r>
    </w:p>
    <w:p w:rsidR="00D379E2" w:rsidRDefault="00D379E2" w:rsidP="00436177">
      <w:pPr>
        <w:spacing w:line="360" w:lineRule="auto"/>
        <w:rPr>
          <w:szCs w:val="40"/>
        </w:rPr>
      </w:pPr>
      <w:r>
        <w:rPr>
          <w:szCs w:val="40"/>
        </w:rPr>
        <w:t xml:space="preserve">И ещё, уважаемые коллеги, я чувствую, что у меня один слайд он у меня куда-то исчез, и я </w:t>
      </w:r>
      <w:proofErr w:type="gramStart"/>
      <w:r>
        <w:rPr>
          <w:szCs w:val="40"/>
        </w:rPr>
        <w:t>должна тогда его… я произнесу</w:t>
      </w:r>
      <w:proofErr w:type="gramEnd"/>
      <w:r>
        <w:rPr>
          <w:szCs w:val="40"/>
        </w:rPr>
        <w:t xml:space="preserve">. У нас второй блок, связанный с…, если можно вернуться на 3-й слайд. </w:t>
      </w:r>
    </w:p>
    <w:p w:rsidR="00D379E2" w:rsidRDefault="00D379E2" w:rsidP="00436177">
      <w:pPr>
        <w:spacing w:line="360" w:lineRule="auto"/>
        <w:rPr>
          <w:szCs w:val="40"/>
        </w:rPr>
      </w:pPr>
      <w:r>
        <w:rPr>
          <w:szCs w:val="40"/>
        </w:rPr>
        <w:t>Второй блок – кадровый документооборот в организации. Я уже проговорила, каких касается это вопросов.</w:t>
      </w:r>
    </w:p>
    <w:p w:rsidR="00D379E2" w:rsidRDefault="00D379E2" w:rsidP="00436177">
      <w:pPr>
        <w:spacing w:line="360" w:lineRule="auto"/>
        <w:rPr>
          <w:szCs w:val="40"/>
        </w:rPr>
      </w:pPr>
      <w:r>
        <w:rPr>
          <w:szCs w:val="40"/>
        </w:rPr>
        <w:t xml:space="preserve">Что хотелось бы сказать? Здесь особняком стоит важный документ – это трудовой договор. И здесь особая идёт </w:t>
      </w:r>
      <w:proofErr w:type="gramStart"/>
      <w:r>
        <w:rPr>
          <w:szCs w:val="40"/>
        </w:rPr>
        <w:t>дискуссия</w:t>
      </w:r>
      <w:proofErr w:type="gramEnd"/>
      <w:r>
        <w:rPr>
          <w:szCs w:val="40"/>
        </w:rPr>
        <w:t xml:space="preserve"> как со стороны работодателей, так и работников. Я скажу сейчас со стороны работодателей, их даже вот опасения в том смысле, что для них важно срок действия ЭЦП – электронной цифровой подписи, для них важна стоимость вопроса, сколько это стоит, они понимают, какая численность работников, оценивают, если при действующей системе, если пока не поменяются другие механизмы использования ЭЦП и так далее, технические </w:t>
      </w:r>
      <w:proofErr w:type="gramStart"/>
      <w:r>
        <w:rPr>
          <w:szCs w:val="40"/>
        </w:rPr>
        <w:t>вопросы</w:t>
      </w:r>
      <w:proofErr w:type="gramEnd"/>
      <w:r>
        <w:rPr>
          <w:szCs w:val="40"/>
        </w:rPr>
        <w:t xml:space="preserve"> если не будут решены, сколько это стоит для предприятий. Тоже это легко посчитать.</w:t>
      </w:r>
    </w:p>
    <w:p w:rsidR="00D379E2" w:rsidRDefault="00D379E2" w:rsidP="00436177">
      <w:pPr>
        <w:spacing w:line="360" w:lineRule="auto"/>
        <w:rPr>
          <w:szCs w:val="40"/>
        </w:rPr>
      </w:pPr>
      <w:r>
        <w:rPr>
          <w:szCs w:val="40"/>
        </w:rPr>
        <w:lastRenderedPageBreak/>
        <w:t xml:space="preserve">Поэтому здесь, я думаю, ещё большую актуальность приобретает то, что мы говорим: работодатель вправе. </w:t>
      </w:r>
    </w:p>
    <w:p w:rsidR="00D379E2" w:rsidRDefault="00D379E2" w:rsidP="00BD0BDD">
      <w:pPr>
        <w:spacing w:line="360" w:lineRule="auto"/>
        <w:ind w:firstLine="708"/>
        <w:rPr>
          <w:szCs w:val="40"/>
        </w:rPr>
      </w:pPr>
      <w:r>
        <w:rPr>
          <w:szCs w:val="40"/>
        </w:rPr>
        <w:t>И что касается всех остальных документов, которые я называли, это приём, увольнение и переводы – это ключевые для работника ключевые позиции в Трудовом кодексе. И здесь очень важно, чтобы если идёт ознакомление с локальными нормативными актами, с графиком сменности, идёт речь об этих документах, то необходимо таким образом прописать в законодательстве все эти позиции, чтобы работник не находился в зависимости от того, что он не увидел это, не смог это увидеть, у него нет таких возможностей, а таких возможностей мы, предполагаем, что он не должен себе создавать эти возможности, это уже будет задача работодателя – обеспечить, чтобы работник мог беспрепятственно получить все данные вовремя, и это было гарантированно. Чтобы это не влекло к необоснованным увольнениям работников  по этой причине.</w:t>
      </w:r>
      <w:r w:rsidRPr="00BD0BDD">
        <w:rPr>
          <w:szCs w:val="40"/>
        </w:rPr>
        <w:t xml:space="preserve"> </w:t>
      </w:r>
      <w:r>
        <w:rPr>
          <w:szCs w:val="40"/>
        </w:rPr>
        <w:t xml:space="preserve">Это вот ключевой момент, который хотелось бы отметить. </w:t>
      </w:r>
    </w:p>
    <w:p w:rsidR="00D379E2" w:rsidRDefault="00D379E2" w:rsidP="00436177">
      <w:pPr>
        <w:spacing w:line="360" w:lineRule="auto"/>
        <w:rPr>
          <w:szCs w:val="40"/>
        </w:rPr>
      </w:pPr>
      <w:r>
        <w:rPr>
          <w:szCs w:val="40"/>
        </w:rPr>
        <w:t xml:space="preserve">По электронному надзору я уже, на мой взгляд, достаточно сказала. Работа в этом направлении ведётся. Плюсы этой работы очевидны для всех сторон. </w:t>
      </w:r>
    </w:p>
    <w:p w:rsidR="00D379E2" w:rsidRDefault="00D379E2" w:rsidP="00436177">
      <w:pPr>
        <w:spacing w:line="360" w:lineRule="auto"/>
        <w:rPr>
          <w:szCs w:val="40"/>
        </w:rPr>
      </w:pPr>
      <w:r>
        <w:rPr>
          <w:szCs w:val="40"/>
        </w:rPr>
        <w:t xml:space="preserve">И мне хотелось бы также… Последний слайд, пожалуйста. Последний слайд, если можно. Я хотела бы отметить, что все вопросы проработки каждого документа, каждой нормы, они все будут проходить обсуждение при подготовке их. И на сегодня я рассказала, какие мы </w:t>
      </w:r>
      <w:proofErr w:type="gramStart"/>
      <w:r>
        <w:rPr>
          <w:szCs w:val="40"/>
        </w:rPr>
        <w:t>организовали</w:t>
      </w:r>
      <w:proofErr w:type="gramEnd"/>
      <w:r>
        <w:rPr>
          <w:szCs w:val="40"/>
        </w:rPr>
        <w:t xml:space="preserve">… как организовали работу при Минтруде, что они будут все проходить обсуждение на площадке Российской трёхсторонней комиссии по регулированию социально-трудовых отношений. </w:t>
      </w:r>
    </w:p>
    <w:p w:rsidR="00D379E2" w:rsidRDefault="00D379E2" w:rsidP="00436177">
      <w:pPr>
        <w:spacing w:line="360" w:lineRule="auto"/>
        <w:rPr>
          <w:szCs w:val="40"/>
        </w:rPr>
      </w:pPr>
      <w:r>
        <w:rPr>
          <w:szCs w:val="40"/>
        </w:rPr>
        <w:t xml:space="preserve">Спасибо. </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большое, Любовь Юрьевна. </w:t>
      </w:r>
    </w:p>
    <w:p w:rsidR="00D379E2" w:rsidRDefault="00D379E2" w:rsidP="00436177">
      <w:pPr>
        <w:spacing w:line="360" w:lineRule="auto"/>
        <w:rPr>
          <w:szCs w:val="40"/>
        </w:rPr>
      </w:pPr>
      <w:r>
        <w:rPr>
          <w:szCs w:val="40"/>
        </w:rPr>
        <w:lastRenderedPageBreak/>
        <w:t xml:space="preserve">Переходим к выступлениям. У меня просьба: исходя из количества выступающих, - не более пяти минут. И к аппарату просьба: за 15 секунд до окончания пяти минут подавать звуковой сигнал. </w:t>
      </w:r>
    </w:p>
    <w:p w:rsidR="00D379E2" w:rsidRDefault="00D379E2" w:rsidP="00436177">
      <w:pPr>
        <w:spacing w:line="360" w:lineRule="auto"/>
        <w:rPr>
          <w:szCs w:val="40"/>
        </w:rPr>
      </w:pPr>
      <w:r>
        <w:rPr>
          <w:szCs w:val="40"/>
        </w:rPr>
        <w:t xml:space="preserve">Слово для выступления подаётся руководителю Федеральной службы по труду и занятости Всеволоду Львовичу Вуколову. </w:t>
      </w:r>
    </w:p>
    <w:p w:rsidR="00D379E2" w:rsidRDefault="00D379E2" w:rsidP="00436177">
      <w:pPr>
        <w:spacing w:line="360" w:lineRule="auto"/>
        <w:rPr>
          <w:szCs w:val="40"/>
        </w:rPr>
      </w:pPr>
      <w:r>
        <w:rPr>
          <w:szCs w:val="40"/>
        </w:rPr>
        <w:t xml:space="preserve">Всеволод Львович, прошу вас. </w:t>
      </w:r>
    </w:p>
    <w:p w:rsidR="00D379E2" w:rsidRDefault="00D379E2" w:rsidP="00436177">
      <w:pPr>
        <w:spacing w:line="360" w:lineRule="auto"/>
        <w:rPr>
          <w:szCs w:val="40"/>
        </w:rPr>
      </w:pPr>
      <w:r>
        <w:rPr>
          <w:szCs w:val="40"/>
          <w:u w:val="single"/>
        </w:rPr>
        <w:t>Вуколов В.Л.</w:t>
      </w:r>
      <w:r>
        <w:rPr>
          <w:szCs w:val="40"/>
        </w:rPr>
        <w:t xml:space="preserve"> Уважаемые коллеги, добрый день!</w:t>
      </w:r>
    </w:p>
    <w:p w:rsidR="00D379E2" w:rsidRDefault="00D379E2" w:rsidP="00436177">
      <w:pPr>
        <w:spacing w:line="360" w:lineRule="auto"/>
        <w:rPr>
          <w:szCs w:val="40"/>
        </w:rPr>
      </w:pPr>
      <w:r>
        <w:rPr>
          <w:szCs w:val="40"/>
        </w:rPr>
        <w:t>Я думаю, сэкономим на аплодисментах. (Аплодисменты.)</w:t>
      </w:r>
    </w:p>
    <w:p w:rsidR="00D379E2" w:rsidRDefault="00D379E2" w:rsidP="00436177">
      <w:pPr>
        <w:spacing w:line="360" w:lineRule="auto"/>
        <w:rPr>
          <w:szCs w:val="40"/>
        </w:rPr>
      </w:pPr>
      <w:r>
        <w:rPr>
          <w:szCs w:val="40"/>
        </w:rPr>
        <w:t>Очень важный вопрос, который мы сегодня обсуждаем. Всё-таки я бы подходил к нему с двух позиций - с позиции удобства и эффективности. Потому что как руководитель контрольно-надзорного органа… Вы понимаете, что вопросы охраны труда, например, ну, пока ещё в цифру не переводятся. Может быть, это, ну, достаточно долгое время</w:t>
      </w:r>
      <w:proofErr w:type="gramStart"/>
      <w:r>
        <w:rPr>
          <w:szCs w:val="40"/>
        </w:rPr>
        <w:t>… Н</w:t>
      </w:r>
      <w:proofErr w:type="gramEnd"/>
      <w:r>
        <w:rPr>
          <w:szCs w:val="40"/>
        </w:rPr>
        <w:t>о вы понимаете, что безопасность на производстве, технологическая ситуация на самом предприятии, уровень развития технологий – это вопрос, который пока оцифровке не подлежит. Потому что наша главная задача – это снижение смертности на производстве, а значит – создание комфортных условий работы на предприятии. К сожалению</w:t>
      </w:r>
      <w:proofErr w:type="gramStart"/>
      <w:r>
        <w:rPr>
          <w:szCs w:val="40"/>
        </w:rPr>
        <w:t>… Д</w:t>
      </w:r>
      <w:proofErr w:type="gramEnd"/>
      <w:r>
        <w:rPr>
          <w:szCs w:val="40"/>
        </w:rPr>
        <w:t xml:space="preserve">а, какие-то, наверное, технологии будут переведены в дистанционный режим, но всё-таки пока присутствие человека на производстве в ближайшее время никто не отменял. </w:t>
      </w:r>
    </w:p>
    <w:p w:rsidR="00D379E2" w:rsidRDefault="00D379E2" w:rsidP="00436177">
      <w:pPr>
        <w:spacing w:line="360" w:lineRule="auto"/>
        <w:rPr>
          <w:szCs w:val="40"/>
        </w:rPr>
      </w:pPr>
      <w:r>
        <w:rPr>
          <w:szCs w:val="40"/>
        </w:rPr>
        <w:t>Что касается удобства и кадрового делопроизводства, действительно, есть большое количество документов, с точки зрения контрольно-надзорного органа и с точки зрения предприятия, которые могут быть переведены в электронный вид, потому что они (особенно на крупных предприятиях крупных компаний) занимают огромные архивы, большое количество помещений. И главное – при проверке инспектор может посмотреть их только выборочно. Значит, если мы реализуем проект</w:t>
      </w:r>
      <w:proofErr w:type="gramStart"/>
      <w:r>
        <w:rPr>
          <w:szCs w:val="40"/>
        </w:rPr>
        <w:t>… А</w:t>
      </w:r>
      <w:proofErr w:type="gramEnd"/>
      <w:r>
        <w:rPr>
          <w:szCs w:val="40"/>
        </w:rPr>
        <w:t xml:space="preserve"> это пока ещё всё-таки технологически сложно, и мы работаем достаточно скрупулёзно над </w:t>
      </w:r>
      <w:r>
        <w:rPr>
          <w:szCs w:val="40"/>
        </w:rPr>
        <w:lastRenderedPageBreak/>
        <w:t xml:space="preserve">этим, чтобы обработку вот этих всех данных всё-таки делал компьютер и выдавал рекомендации. </w:t>
      </w:r>
    </w:p>
    <w:p w:rsidR="00D379E2" w:rsidRDefault="00D379E2" w:rsidP="00436177">
      <w:pPr>
        <w:spacing w:line="360" w:lineRule="auto"/>
        <w:rPr>
          <w:szCs w:val="40"/>
        </w:rPr>
      </w:pPr>
      <w:r>
        <w:rPr>
          <w:szCs w:val="40"/>
        </w:rPr>
        <w:t xml:space="preserve">Вы знаете, мы по этому пути идём. То есть у нас работает портал  «Онлайн инспекция РФ». Мы его особо не продвигаем в силу того, что у нас мало государственных средств. Но 285 тысяч предприятий за последние два года прошли самопроверку, а это значит, что они попадают в </w:t>
      </w:r>
      <w:proofErr w:type="gramStart"/>
      <w:r>
        <w:rPr>
          <w:szCs w:val="40"/>
        </w:rPr>
        <w:t>риск-ориентированный</w:t>
      </w:r>
      <w:proofErr w:type="gramEnd"/>
      <w:r>
        <w:rPr>
          <w:szCs w:val="40"/>
        </w:rPr>
        <w:t xml:space="preserve"> подход, и с 2019 года они будут иметь существенные преференции плановых проверок. То есть система </w:t>
      </w:r>
      <w:proofErr w:type="gramStart"/>
      <w:r>
        <w:rPr>
          <w:szCs w:val="40"/>
        </w:rPr>
        <w:t>риск-ориентированного</w:t>
      </w:r>
      <w:proofErr w:type="gramEnd"/>
      <w:r>
        <w:rPr>
          <w:szCs w:val="40"/>
        </w:rPr>
        <w:t xml:space="preserve"> подхода – это не что иное, как система проведения плановых проверок. Чем меньше риск, тем соответственно… Предприятие вообще, может быть, не будет проверено. </w:t>
      </w:r>
    </w:p>
    <w:p w:rsidR="00D379E2" w:rsidRDefault="00D379E2" w:rsidP="00436177">
      <w:pPr>
        <w:spacing w:line="360" w:lineRule="auto"/>
        <w:rPr>
          <w:szCs w:val="40"/>
        </w:rPr>
      </w:pPr>
      <w:r>
        <w:rPr>
          <w:szCs w:val="40"/>
        </w:rPr>
        <w:t>Но предприятие нуждается в том, чтобы получить какую-то консультацию. Сегодня, когда вы проходите самопроверку на онлайн инспекции, вам компьютер выдаёт рекомендацию, что делать, что поправить, каким образом двигаться. И, так сказать, вот эта задача наша – сделать, чтобы, когда организация выгружает в конвектор нам свои документы, компьютер их обрабатывал, выдавал инспектору и работодателю рекомендации. Потому что</w:t>
      </w:r>
      <w:proofErr w:type="gramStart"/>
      <w:r>
        <w:rPr>
          <w:szCs w:val="40"/>
        </w:rPr>
        <w:t>… Н</w:t>
      </w:r>
      <w:proofErr w:type="gramEnd"/>
      <w:r>
        <w:rPr>
          <w:szCs w:val="40"/>
        </w:rPr>
        <w:t xml:space="preserve">у, штрафы – это, конечно, хорошо. Но, мне кажется, именно по кадровому делопроизводству мы должны либо вообще от штрафов отказываться, либо уже штрафовать по каким-то, ну, грубым нарушениям. Конечно, это задержка зарплаты в первую очередь, всё, что связано с защитой прав работников. Вот я бы хотел сказать, что это ключевой вопрос. </w:t>
      </w:r>
    </w:p>
    <w:p w:rsidR="00D379E2" w:rsidRDefault="00D379E2" w:rsidP="00436177">
      <w:pPr>
        <w:spacing w:line="360" w:lineRule="auto"/>
        <w:rPr>
          <w:szCs w:val="40"/>
        </w:rPr>
      </w:pPr>
      <w:r>
        <w:rPr>
          <w:szCs w:val="40"/>
        </w:rPr>
        <w:t>Что касается</w:t>
      </w:r>
      <w:proofErr w:type="gramStart"/>
      <w:r>
        <w:rPr>
          <w:szCs w:val="40"/>
        </w:rPr>
        <w:t>… И</w:t>
      </w:r>
      <w:proofErr w:type="gramEnd"/>
      <w:r>
        <w:rPr>
          <w:szCs w:val="40"/>
        </w:rPr>
        <w:t xml:space="preserve"> тогда у вас возникает вопрос реальной профилактики. Потому что тот же портал говорит, что</w:t>
      </w:r>
      <w:proofErr w:type="gramStart"/>
      <w:r>
        <w:rPr>
          <w:szCs w:val="40"/>
        </w:rPr>
        <w:t>… В</w:t>
      </w:r>
      <w:proofErr w:type="gramEnd"/>
      <w:r>
        <w:rPr>
          <w:szCs w:val="40"/>
        </w:rPr>
        <w:t>от мы делаем и типовые вопросы, и типовые ответы, но всё равно каждое предприятие хочет именно получить ответ на ситуацию на своём предприятии. А у нас сегодня с вами от пяти до семи миллионов хозяйствующих субъектов. Поэтому мы сможем</w:t>
      </w:r>
      <w:proofErr w:type="gramStart"/>
      <w:r>
        <w:rPr>
          <w:szCs w:val="40"/>
        </w:rPr>
        <w:t>… Е</w:t>
      </w:r>
      <w:proofErr w:type="gramEnd"/>
      <w:r>
        <w:rPr>
          <w:szCs w:val="40"/>
        </w:rPr>
        <w:t xml:space="preserve">сли </w:t>
      </w:r>
      <w:r>
        <w:rPr>
          <w:szCs w:val="40"/>
        </w:rPr>
        <w:lastRenderedPageBreak/>
        <w:t xml:space="preserve">действительно проект будет реализован, мы сможем охватить, ну, практически всех, для того чтобы люди реально работали. </w:t>
      </w:r>
    </w:p>
    <w:p w:rsidR="00D379E2" w:rsidRDefault="00D379E2" w:rsidP="00436177">
      <w:pPr>
        <w:spacing w:line="360" w:lineRule="auto"/>
        <w:rPr>
          <w:szCs w:val="40"/>
        </w:rPr>
      </w:pPr>
      <w:r>
        <w:rPr>
          <w:szCs w:val="40"/>
        </w:rPr>
        <w:t>Да, малые предприятия вообще могут иметь «личные кабинеты» и пользоваться сервисами на портале «Работа в России». Вот если мы пойдём сейчас в рамках проекта контрольно-надзорной деятельности, вы знаете, мы утвердили проверочные листы, и теперь ни инспектор, ни работодатель не могут отклониться  от проверочного листа.</w:t>
      </w:r>
    </w:p>
    <w:p w:rsidR="00D379E2" w:rsidRDefault="00D379E2" w:rsidP="00436177">
      <w:pPr>
        <w:spacing w:line="360" w:lineRule="auto"/>
        <w:rPr>
          <w:szCs w:val="40"/>
        </w:rPr>
      </w:pPr>
      <w:r>
        <w:rPr>
          <w:szCs w:val="40"/>
        </w:rPr>
        <w:t>Соответственно, мы понимаем, что оцифровка этих проверочных листов, они лягут в основу вот этой работы. Что мы сделали сейчас со Сбербанком и с Юлмартом, и вот сейчас с «ОПОРА…» хотим сделать? Да, мы организовали, так сказать, проход, такой технологически закрытый. И практически мы вот эти документы, но пока в сканированном виде, можем передавать. Но ведь перед нами стоит вопрос оцифровки, именно оцифровки этих проверочных листов. А, значит, у нас родится изменение в законодательстве, потому что когда мы будем над этим работать, мы поймём, а что вообще, в принципе, не нужно. А это огромная работа.</w:t>
      </w:r>
    </w:p>
    <w:p w:rsidR="00D379E2" w:rsidRDefault="00D379E2" w:rsidP="00436177">
      <w:pPr>
        <w:spacing w:line="360" w:lineRule="auto"/>
        <w:rPr>
          <w:szCs w:val="40"/>
        </w:rPr>
      </w:pPr>
      <w:r>
        <w:rPr>
          <w:szCs w:val="40"/>
        </w:rPr>
        <w:t xml:space="preserve">Поэтому, к сожалению, какой бы путь мы ни прошли, впереди у нас ещё очень большой пласт, который необходимо решить. И, конечно, в связи с этим у нас будет расти и уровень вот этих мер, о которых я сказал, у нас будет расти уровень подготовки и уровень технологий. И это крайне важно. </w:t>
      </w:r>
    </w:p>
    <w:p w:rsidR="00D379E2" w:rsidRDefault="00D379E2" w:rsidP="00436177">
      <w:pPr>
        <w:spacing w:line="360" w:lineRule="auto"/>
        <w:rPr>
          <w:szCs w:val="40"/>
        </w:rPr>
      </w:pPr>
      <w:r>
        <w:rPr>
          <w:szCs w:val="40"/>
        </w:rPr>
        <w:t xml:space="preserve">В целом, я повторюсь, и, может быть, одну ремарки сделаю, я всё-таки считаю, что развитие должно подчиняться удобству. Вот если гражданин едет из одного региона в более дальний, и не знает, что его ждёт, да, он может заключить и должен иметь такую возможность, заключить договор в электронном виде, может быть, даже и на государственном сервисе, для того чтобы по приезду в другой регион ему не сказали, что он никогда не входил в контакт с этой организацией. И вы знаете, мы на портале «Работа в России» </w:t>
      </w:r>
      <w:r>
        <w:rPr>
          <w:szCs w:val="40"/>
        </w:rPr>
        <w:lastRenderedPageBreak/>
        <w:t>даже карту сделали, у нас есть возможность видеообмена с кадровой службой предприятия.</w:t>
      </w:r>
    </w:p>
    <w:p w:rsidR="00D379E2" w:rsidRDefault="00D379E2" w:rsidP="00436177">
      <w:pPr>
        <w:spacing w:line="360" w:lineRule="auto"/>
        <w:rPr>
          <w:szCs w:val="40"/>
        </w:rPr>
      </w:pPr>
      <w:r>
        <w:rPr>
          <w:szCs w:val="40"/>
        </w:rPr>
        <w:t>Поэтому я бы вот каждый раз рассматривал именно этот механизм, по мере удобства и эффективности. Работа предстоит большая. Мы работаем очень тесно с профсоюзами, с работодателями, с министерством. Но наша главная задача, первое, чтобы смертность на производстве стремилась к нулю, и чтобы права работников, они всё-таки были в таком состоянии, чтобы мы могли их в любой момент защитить.</w:t>
      </w:r>
    </w:p>
    <w:p w:rsidR="00D379E2" w:rsidRDefault="00D379E2" w:rsidP="00436177">
      <w:pPr>
        <w:spacing w:line="360" w:lineRule="auto"/>
        <w:rPr>
          <w:szCs w:val="40"/>
        </w:rPr>
      </w:pPr>
      <w:r>
        <w:rPr>
          <w:szCs w:val="40"/>
        </w:rPr>
        <w:t>Большое спасибо, уважаемые коллеги. (Аплодисменты.)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огромное, Всеволод Львович.</w:t>
      </w:r>
    </w:p>
    <w:p w:rsidR="00D379E2" w:rsidRDefault="00D379E2" w:rsidP="00436177">
      <w:pPr>
        <w:spacing w:line="360" w:lineRule="auto"/>
        <w:rPr>
          <w:szCs w:val="40"/>
        </w:rPr>
      </w:pPr>
      <w:r>
        <w:rPr>
          <w:szCs w:val="40"/>
        </w:rPr>
        <w:t>Слово предоставляется аудитору Счётной палаты Российской Федерации по направлению экспертно-аналитической контрольной деятельности в области расходов федерального бюджета на фундаментальные исследования физической культуры и спорта, социальной политики, средств государственных и внебюджетных фондов Владимир Семенович Катренко.</w:t>
      </w:r>
    </w:p>
    <w:p w:rsidR="00D379E2" w:rsidRDefault="00D379E2" w:rsidP="00436177">
      <w:pPr>
        <w:spacing w:line="360" w:lineRule="auto"/>
        <w:rPr>
          <w:szCs w:val="40"/>
        </w:rPr>
      </w:pPr>
      <w:r>
        <w:rPr>
          <w:szCs w:val="40"/>
        </w:rPr>
        <w:t>Владимир Семёнович, прошу вас.</w:t>
      </w:r>
    </w:p>
    <w:p w:rsidR="00D379E2" w:rsidRDefault="00D379E2" w:rsidP="00436177">
      <w:pPr>
        <w:spacing w:line="360" w:lineRule="auto"/>
        <w:rPr>
          <w:szCs w:val="40"/>
        </w:rPr>
      </w:pPr>
      <w:r>
        <w:rPr>
          <w:szCs w:val="40"/>
          <w:u w:val="single"/>
        </w:rPr>
        <w:t>Катренко В.С.</w:t>
      </w:r>
      <w:r>
        <w:rPr>
          <w:szCs w:val="40"/>
        </w:rPr>
        <w:t xml:space="preserve"> Спасибо большое.</w:t>
      </w:r>
    </w:p>
    <w:p w:rsidR="00D379E2" w:rsidRDefault="00D379E2" w:rsidP="00436177">
      <w:pPr>
        <w:spacing w:line="360" w:lineRule="auto"/>
        <w:rPr>
          <w:szCs w:val="40"/>
        </w:rPr>
      </w:pPr>
      <w:r>
        <w:rPr>
          <w:szCs w:val="40"/>
        </w:rPr>
        <w:t>Я искренне благодарю Сергея Александровича и Михаила Викторовича за то, что вы приглашается нас на парламентские слушания, тем более когда рассматриваются столь важные, актуальные, животрепещущие вопросы.</w:t>
      </w:r>
    </w:p>
    <w:p w:rsidR="00D379E2" w:rsidRDefault="00D379E2" w:rsidP="00436177">
      <w:pPr>
        <w:spacing w:line="360" w:lineRule="auto"/>
        <w:rPr>
          <w:szCs w:val="40"/>
        </w:rPr>
      </w:pPr>
      <w:r>
        <w:rPr>
          <w:szCs w:val="40"/>
        </w:rPr>
        <w:t xml:space="preserve">И, может быть, за всей простотой, которая, казалось бы, звучит вот сегодня в докладах, выступлениях, мы хорошо понимаем, особенно, когда смотришь в глаза вот нашей уважаемой публики, а здесь, в этом зале, значимость этой проблемы подчёркивается присутствием первых лиц министерств, ведомств, ключевых фигур, которые занимаются проблемами правовых, трудовых отношений. </w:t>
      </w:r>
    </w:p>
    <w:p w:rsidR="00D379E2" w:rsidRDefault="00D379E2" w:rsidP="00436177">
      <w:pPr>
        <w:spacing w:line="360" w:lineRule="auto"/>
        <w:rPr>
          <w:szCs w:val="40"/>
        </w:rPr>
      </w:pPr>
      <w:r>
        <w:rPr>
          <w:szCs w:val="40"/>
        </w:rPr>
        <w:lastRenderedPageBreak/>
        <w:t>И Михаила Викторовича я вижу Шмакова, и вижу ключевую фигуру Министерства труда и социальной защиты, лично Андрей Степанович здесь, вот руководство Пенсионного фонда, Всеволод Львович только что выступил, это лишнее подтверждение тому, что проблема не столь проста. И будем так говорить, она не столь проста и значительно шире, чем может показаться  на первый взгляд.</w:t>
      </w:r>
    </w:p>
    <w:p w:rsidR="00D379E2" w:rsidRDefault="00D379E2" w:rsidP="00436177">
      <w:pPr>
        <w:spacing w:line="360" w:lineRule="auto"/>
        <w:rPr>
          <w:szCs w:val="40"/>
        </w:rPr>
      </w:pPr>
      <w:r>
        <w:rPr>
          <w:szCs w:val="40"/>
        </w:rPr>
        <w:t>Я сегодня некую ремарку внесу и скажу, что мы благодарим вас за то, что вы не забываете приглашать Счётную палату. И здесь, помимо меня, который отвечает за это направление деятельности, также присутствует Татьяна Михайловна Савицкая, помощник председателя Счётной палаты, человек, который тоже всю жизнь работает в сфере трудовых отношений и хорошо знает проблематику социальной политики. И, собственно, наше присутствие здесь, это ещё одно подтверждение тому, что мы считаем, что эта проблема должна изучаться очень тщательно и очень подробно, и детально.</w:t>
      </w:r>
    </w:p>
    <w:p w:rsidR="00D379E2" w:rsidRDefault="00D379E2" w:rsidP="00436177">
      <w:pPr>
        <w:spacing w:line="360" w:lineRule="auto"/>
        <w:rPr>
          <w:szCs w:val="40"/>
        </w:rPr>
      </w:pPr>
      <w:r>
        <w:rPr>
          <w:szCs w:val="40"/>
        </w:rPr>
        <w:t>Я на небольшой аспект обращу внимание. И надеюсь, что уложусь во время.</w:t>
      </w:r>
    </w:p>
    <w:p w:rsidR="00D379E2" w:rsidRPr="00A56BD9" w:rsidRDefault="00D379E2" w:rsidP="00436177">
      <w:pPr>
        <w:spacing w:line="360" w:lineRule="auto"/>
      </w:pPr>
      <w:r>
        <w:rPr>
          <w:szCs w:val="40"/>
        </w:rPr>
        <w:t>В части обеспечения защиты прав работников при применении цифровых технологий хотел бы остановиться на следующем. При оформлении трудовых отношений в электронном виде проблема заключается не в вопросах непосредственно взаимоотношений работника и работодателя, а в возможности использования оформленных в электронном виде документов тогда, когда к вопросам этих взаимоотношений подключаются третьи лица. Так при возникновении трудовых споров и последующем их разбирательстве, например, в суде потребуются документы, подтверждающие наличие трудовых отношений между работником и работодателем, и характеризующие условия этих отношений.</w:t>
      </w:r>
    </w:p>
    <w:p w:rsidR="00D379E2" w:rsidRDefault="00D379E2" w:rsidP="00436177">
      <w:pPr>
        <w:spacing w:line="360" w:lineRule="auto"/>
        <w:rPr>
          <w:szCs w:val="40"/>
        </w:rPr>
      </w:pPr>
      <w:r>
        <w:rPr>
          <w:szCs w:val="40"/>
        </w:rPr>
        <w:t>Трудовой договор, приказ о назначении на должность и прочее.</w:t>
      </w:r>
    </w:p>
    <w:p w:rsidR="00D379E2" w:rsidRDefault="00D379E2" w:rsidP="00436177">
      <w:pPr>
        <w:spacing w:line="360" w:lineRule="auto"/>
        <w:rPr>
          <w:szCs w:val="40"/>
        </w:rPr>
      </w:pPr>
      <w:r>
        <w:rPr>
          <w:szCs w:val="40"/>
        </w:rPr>
        <w:lastRenderedPageBreak/>
        <w:t xml:space="preserve">Что же касается трудовой книжки, то, по существу, сейчас это не более чем послужной список, который может потребоваться потенциальному работодателю в случае, если работник решит сменить место работы. В этой связи возникает вопрос юридического статуса электронного документа, ведь наличие электронной цифровой подписи – это необходимое, но недостаточно условие юридической силы такого документа. А закон об электронном документе у нас, как известно, пока отсутствует. Таким образом, имеется проблема, как обеспечить юридическую силу документа, в электронном виде оформляющего трудовые отношения, их сохранность и возможность доступа к ним для целей защиты трудовых и вытекающих из них прав работника. </w:t>
      </w:r>
    </w:p>
    <w:p w:rsidR="00D379E2" w:rsidRDefault="00D379E2" w:rsidP="00436177">
      <w:pPr>
        <w:spacing w:line="360" w:lineRule="auto"/>
        <w:rPr>
          <w:szCs w:val="40"/>
        </w:rPr>
      </w:pPr>
      <w:r>
        <w:rPr>
          <w:szCs w:val="40"/>
        </w:rPr>
        <w:t xml:space="preserve">В этой связи хотел бы напомнить, что для целей пенсионного обеспечения граждан уже более двух десятилетий Пенсионным фондом Российской Федерации на основе отчётности работодателей формируется база индивидуального персонифицированного учёта. В этой базе отражаются периоды трудовой и иной деятельности, включаемые в страховой стаж для назначения страховой пенсии. То есть, по существу, большая часть данных, содержащихся в трудовой книжке. </w:t>
      </w:r>
    </w:p>
    <w:p w:rsidR="00D379E2" w:rsidRDefault="00D379E2" w:rsidP="00436177">
      <w:pPr>
        <w:spacing w:line="360" w:lineRule="auto"/>
        <w:rPr>
          <w:szCs w:val="40"/>
        </w:rPr>
      </w:pPr>
      <w:r>
        <w:rPr>
          <w:szCs w:val="40"/>
        </w:rPr>
        <w:t xml:space="preserve">Представляется, что на базе индивидуального персонифицированного учёта может быть сформирован информационный блок, создающий трудовой портрет гражданина. Перечень данных, предоставляемых работодателем в составе данных персонифицированного учёта, может быть расширен за счёт иной информации, отражаемой в трудовой книжке, а также электронных копий трудовых договоров, приказов о назначении и иных документов, имеющих значение при разрешении трудовых споров. Этот перечень должен быть определён нормативно. Напомню, что наряду с пенсионным портретом гражданина в рамках персонифицированного учёта сейчас также на базе Пенсионного фонда создаётся социальный его портрет в Единой </w:t>
      </w:r>
      <w:r>
        <w:rPr>
          <w:szCs w:val="40"/>
        </w:rPr>
        <w:lastRenderedPageBreak/>
        <w:t>государственной информационной системе социального обеспечения. А на базе налоговых органов потрет его гражданского состояния.</w:t>
      </w:r>
    </w:p>
    <w:p w:rsidR="00D379E2" w:rsidRDefault="00D379E2" w:rsidP="00436177">
      <w:pPr>
        <w:spacing w:line="360" w:lineRule="auto"/>
        <w:rPr>
          <w:szCs w:val="40"/>
        </w:rPr>
      </w:pPr>
      <w:r>
        <w:rPr>
          <w:szCs w:val="40"/>
        </w:rPr>
        <w:t xml:space="preserve">Таким образом, создание трудового портрета позволит придать электронным документам, оформляющим трудовые отношения, официальный статус и сформировать актив этих документов, обеспечивающий их сохранность. Кроме того, мониторинг данных такой базы мог бы позволит органам, осуществляющим контроль в сфере трудовых отношений, оперативно реагировать на нарушения, связанные с оплатой труда работников. </w:t>
      </w:r>
    </w:p>
    <w:p w:rsidR="00D379E2" w:rsidRDefault="00D379E2" w:rsidP="00436177">
      <w:pPr>
        <w:spacing w:line="360" w:lineRule="auto"/>
        <w:rPr>
          <w:szCs w:val="40"/>
        </w:rPr>
      </w:pPr>
      <w:r>
        <w:rPr>
          <w:szCs w:val="40"/>
        </w:rPr>
        <w:t xml:space="preserve">Я отразил лишь одну малую часть тех возможных рисков и проблем, которые могут возникать при реализации вот той системы, о которой мы сегодня говорим. И, конечно же, нам всегда надо помнить … о вопросах безопасности. На мой взгляд, они имеют ключевое значение. </w:t>
      </w:r>
    </w:p>
    <w:p w:rsidR="00D379E2" w:rsidRDefault="00D379E2" w:rsidP="00436177">
      <w:pPr>
        <w:spacing w:line="360" w:lineRule="auto"/>
        <w:rPr>
          <w:szCs w:val="40"/>
        </w:rPr>
      </w:pPr>
      <w:r>
        <w:rPr>
          <w:szCs w:val="40"/>
        </w:rPr>
        <w:t>Спасибо.</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Владимир Семёнович.</w:t>
      </w:r>
    </w:p>
    <w:p w:rsidR="00D379E2" w:rsidRDefault="00D379E2" w:rsidP="00436177">
      <w:pPr>
        <w:spacing w:line="360" w:lineRule="auto"/>
        <w:rPr>
          <w:szCs w:val="40"/>
        </w:rPr>
      </w:pPr>
      <w:r>
        <w:rPr>
          <w:szCs w:val="40"/>
        </w:rPr>
        <w:t xml:space="preserve">Слово предоставляется председателю правления Фонда социального страхования Российской Федерации Андрею Степановичу </w:t>
      </w:r>
      <w:proofErr w:type="spellStart"/>
      <w:r>
        <w:rPr>
          <w:szCs w:val="40"/>
        </w:rPr>
        <w:t>Кигиму</w:t>
      </w:r>
      <w:proofErr w:type="spellEnd"/>
      <w:r>
        <w:rPr>
          <w:szCs w:val="40"/>
        </w:rPr>
        <w:t>. Андрей Степанович, прошу вас.</w:t>
      </w:r>
    </w:p>
    <w:p w:rsidR="00D379E2" w:rsidRDefault="00D379E2" w:rsidP="00436177">
      <w:pPr>
        <w:spacing w:line="360" w:lineRule="auto"/>
        <w:rPr>
          <w:szCs w:val="40"/>
        </w:rPr>
      </w:pPr>
      <w:proofErr w:type="spellStart"/>
      <w:r>
        <w:rPr>
          <w:szCs w:val="40"/>
          <w:u w:val="single"/>
        </w:rPr>
        <w:t>Кигим</w:t>
      </w:r>
      <w:proofErr w:type="spellEnd"/>
      <w:r>
        <w:rPr>
          <w:szCs w:val="40"/>
          <w:u w:val="single"/>
        </w:rPr>
        <w:t xml:space="preserve"> А.</w:t>
      </w:r>
      <w:proofErr w:type="gramStart"/>
      <w:r>
        <w:rPr>
          <w:szCs w:val="40"/>
          <w:u w:val="single"/>
        </w:rPr>
        <w:t>С.</w:t>
      </w:r>
      <w:proofErr w:type="gramEnd"/>
      <w:r>
        <w:rPr>
          <w:szCs w:val="40"/>
        </w:rPr>
        <w:t xml:space="preserve"> Если удастся показать презентацию, было бы хорошо. Значит, спасибо большое, Сергей Александрович, большое спасибо, Михаил Васильевич. </w:t>
      </w:r>
    </w:p>
    <w:p w:rsidR="00D379E2" w:rsidRDefault="00D379E2" w:rsidP="00436177">
      <w:pPr>
        <w:spacing w:line="360" w:lineRule="auto"/>
        <w:rPr>
          <w:szCs w:val="40"/>
        </w:rPr>
      </w:pPr>
      <w:r>
        <w:rPr>
          <w:szCs w:val="40"/>
        </w:rPr>
        <w:t>Я хочу сказать, что (</w:t>
      </w:r>
      <w:proofErr w:type="spellStart"/>
      <w:r>
        <w:rPr>
          <w:szCs w:val="40"/>
        </w:rPr>
        <w:t>слайдик</w:t>
      </w:r>
      <w:proofErr w:type="spellEnd"/>
      <w:r>
        <w:rPr>
          <w:szCs w:val="40"/>
        </w:rPr>
        <w:t xml:space="preserve">) Фонд соцстраха, напомню, оплачивает потерю заработка, связанную с тем, что, когда вы заболели, то потом вам нужно компенсировать зарплату. И вот здесь у нас с вами существует небольшой разрыв наших с вами прав. Если вы получаете зарплату, о чём говорили предыдущие докладчики, то сегодня после начисления зарплаты вам на мобильный телефон приходит смс-ка: зарплата зачислена. А вот, </w:t>
      </w:r>
      <w:r>
        <w:rPr>
          <w:szCs w:val="40"/>
        </w:rPr>
        <w:lastRenderedPageBreak/>
        <w:t xml:space="preserve">когда вы получаете компенсацию заработка, мы не можем сделать такой пока сервис в режиме онлайн, хотя у нас есть формула, потому что нам нужно определиться, кто поставщик данных. Естественно, это могут быть работодатели, которые сегодня перечисляют вам зарплаты на книжки, и у них всё автоматизировано. Это может быть Налоговая служба, поскольку туда сдаётся НДФЛ, Пенсионный фонд, как сказали, либо </w:t>
      </w:r>
      <w:proofErr w:type="spellStart"/>
      <w:r>
        <w:rPr>
          <w:szCs w:val="40"/>
        </w:rPr>
        <w:t>Роструд</w:t>
      </w:r>
      <w:proofErr w:type="spellEnd"/>
      <w:r>
        <w:rPr>
          <w:szCs w:val="40"/>
        </w:rPr>
        <w:t xml:space="preserve">, поскольку мы говорим о том, что нужно определиться, защищаем ли мы конституционные права граждан. </w:t>
      </w:r>
    </w:p>
    <w:p w:rsidR="00D379E2" w:rsidRDefault="00D379E2" w:rsidP="00436177">
      <w:pPr>
        <w:spacing w:line="360" w:lineRule="auto"/>
        <w:rPr>
          <w:szCs w:val="40"/>
        </w:rPr>
      </w:pPr>
      <w:proofErr w:type="gramStart"/>
      <w:r>
        <w:rPr>
          <w:szCs w:val="40"/>
        </w:rPr>
        <w:t>И вот с этой точки зрения (следующий слайд) мы, готовясь к вопросу перехода на электронный больничный, сегодня столкнулись с тем, что в принципе оказалось, что наша система достаточно готова к любым сервисам.</w:t>
      </w:r>
      <w:proofErr w:type="gramEnd"/>
      <w:r>
        <w:rPr>
          <w:szCs w:val="40"/>
        </w:rPr>
        <w:t xml:space="preserve"> На сегодняшний день во всех 80 субъектах, 85 субъектах Российской Федерации хотя бы одна больница выдаёт электронный больничный. Выдано 300 тысяч, в том числе, два дня назад был выдан в селе Учкекен Карачаево-Черкессии в центральной районной больнице. Поэтому у нас экстерриториальность и доступность существует. И выдает сегодня их 35 процентов от медицинских организаций Российской Федерации. </w:t>
      </w:r>
    </w:p>
    <w:p w:rsidR="00D379E2" w:rsidRPr="008267B7" w:rsidRDefault="00D379E2" w:rsidP="00436177">
      <w:pPr>
        <w:spacing w:line="360" w:lineRule="auto"/>
        <w:rPr>
          <w:szCs w:val="40"/>
        </w:rPr>
      </w:pPr>
      <w:r>
        <w:rPr>
          <w:szCs w:val="40"/>
        </w:rPr>
        <w:t>А вот оказалось, что Эстония, Латвия, Литва, Азербайджан этот путь прошли раньше, и самое главное, они определили, кто является источником тех самых данных, которые нам нужны для того, чтобы трудовые отношения человека позволили ему начислить всё мгновенно.</w:t>
      </w:r>
    </w:p>
    <w:p w:rsidR="00D379E2" w:rsidRDefault="00D379E2" w:rsidP="00436177">
      <w:pPr>
        <w:spacing w:line="360" w:lineRule="auto"/>
        <w:rPr>
          <w:szCs w:val="40"/>
        </w:rPr>
      </w:pPr>
      <w:r>
        <w:rPr>
          <w:szCs w:val="40"/>
        </w:rPr>
        <w:t xml:space="preserve">При этом опыт, который мы не успели включить в Сингапуре, позволяет даже в режиме онлайн сделать заключение трудового договора. И, как говорил Владимир Владимирович, а кто будет контролировать? На мобильный телефон вы получаете данные о зарплате, это отличная форма контроля. А если Роструд будет знать, что вам не заплатили зарплату, это будет отличный онлайн-выезд на место для наказания. Но, как говорится, </w:t>
      </w:r>
      <w:r>
        <w:rPr>
          <w:szCs w:val="40"/>
        </w:rPr>
        <w:lastRenderedPageBreak/>
        <w:t xml:space="preserve">помните, в фильме «Джентльмены удачи» говорит, в Турции он </w:t>
      </w:r>
      <w:proofErr w:type="gramStart"/>
      <w:r>
        <w:rPr>
          <w:szCs w:val="40"/>
        </w:rPr>
        <w:t>же</w:t>
      </w:r>
      <w:proofErr w:type="gramEnd"/>
      <w:r>
        <w:rPr>
          <w:szCs w:val="40"/>
        </w:rPr>
        <w:t xml:space="preserve"> как там, в чан его сажает и шашкой. </w:t>
      </w:r>
    </w:p>
    <w:p w:rsidR="00D379E2" w:rsidRDefault="00D379E2" w:rsidP="00436177">
      <w:pPr>
        <w:spacing w:line="360" w:lineRule="auto"/>
        <w:rPr>
          <w:szCs w:val="40"/>
        </w:rPr>
      </w:pPr>
      <w:r>
        <w:rPr>
          <w:szCs w:val="40"/>
        </w:rPr>
        <w:t xml:space="preserve">Можно следующий слайд? Что сделал Азербайджан? Достаточно жестко: бухгалтер обязан в день заключения трудового договора в федеральный реестр трудовых договоров внести данные о работнике. Не внес в первый день – штраф 20 тысяч евро. За десять дней штраф каждый день 20 тысяч, через десять дней наступает уголовная ответственность. Это говорит о том, что конституционные права людей должны защищаться таким образом. </w:t>
      </w:r>
    </w:p>
    <w:p w:rsidR="00D379E2" w:rsidRDefault="00D379E2" w:rsidP="00436177">
      <w:pPr>
        <w:spacing w:line="360" w:lineRule="auto"/>
        <w:rPr>
          <w:szCs w:val="40"/>
        </w:rPr>
      </w:pPr>
      <w:proofErr w:type="gramStart"/>
      <w:r>
        <w:rPr>
          <w:szCs w:val="40"/>
        </w:rPr>
        <w:t>Последний</w:t>
      </w:r>
      <w:proofErr w:type="gramEnd"/>
      <w:r>
        <w:rPr>
          <w:szCs w:val="40"/>
        </w:rPr>
        <w:t xml:space="preserve"> </w:t>
      </w:r>
      <w:proofErr w:type="spellStart"/>
      <w:r>
        <w:rPr>
          <w:szCs w:val="40"/>
        </w:rPr>
        <w:t>слайдик</w:t>
      </w:r>
      <w:proofErr w:type="spellEnd"/>
      <w:r>
        <w:rPr>
          <w:szCs w:val="40"/>
        </w:rPr>
        <w:t xml:space="preserve"> можно в презентации показать? Значит, из чего </w:t>
      </w:r>
      <w:proofErr w:type="gramStart"/>
      <w:r>
        <w:rPr>
          <w:szCs w:val="40"/>
        </w:rPr>
        <w:t>исходим мы… Мы презентацию всем пришлем</w:t>
      </w:r>
      <w:proofErr w:type="gramEnd"/>
      <w:r>
        <w:rPr>
          <w:szCs w:val="40"/>
        </w:rPr>
        <w:t>, не вопрос. Из чего мы хотим исходить. Мы хотим исходить из того, что нам нужно защитить граждан и поэтому существует два вопроса, а готовы ли сами граждане технологически к этому? Вы видите статистику, всего в стране выдано, например, 267 миллионов платежных карт. Более того, напомню, что Фонд соцстраха собирает отчетность в электронном виде со всех организаций, где работает больше 25 человек, а это сегодня 40 миллионов работающих.</w:t>
      </w:r>
    </w:p>
    <w:p w:rsidR="00D379E2" w:rsidRDefault="00D379E2" w:rsidP="00436177">
      <w:pPr>
        <w:spacing w:line="360" w:lineRule="auto"/>
        <w:rPr>
          <w:szCs w:val="40"/>
        </w:rPr>
      </w:pPr>
      <w:r>
        <w:rPr>
          <w:szCs w:val="40"/>
        </w:rPr>
        <w:t xml:space="preserve">У нас есть Национальная система платежных карт «Мир». Мы с Казначейством в Крыму запустили этот проект, выдали на 6 декабря 2017 года 1543 выплаты, всем, кто заболел, таких 1200 человек было в прошлом году, 174 мамочки и при рождении ребенка, и по уходу до 1,5 лет еще 300 пособий. Но где брать данные о зарплате? И вот с этой точки зрения мне бы хотелось сказать, что мы защитим права, но берем последний пожар, когда погибло 10 человек в Новосибирске. С чем мы сталкиваемся? Что у нас нет доказательной базы. </w:t>
      </w:r>
      <w:proofErr w:type="gramStart"/>
      <w:r>
        <w:rPr>
          <w:szCs w:val="40"/>
        </w:rPr>
        <w:t xml:space="preserve">Составлен акт формы Н-1, но вы знаете, что для того, чтобы мы как фонд заплатили, нам нужны подтверждения, нам нужна система СМЭФ, чтобы мгновенно получили данные из </w:t>
      </w:r>
      <w:proofErr w:type="spellStart"/>
      <w:r>
        <w:rPr>
          <w:szCs w:val="40"/>
        </w:rPr>
        <w:t>ЗАГСов</w:t>
      </w:r>
      <w:proofErr w:type="spellEnd"/>
      <w:r>
        <w:rPr>
          <w:szCs w:val="40"/>
        </w:rPr>
        <w:t xml:space="preserve">, чтобы мгновенно получили данные о составе семьи, и что у нас в режиме онлайн </w:t>
      </w:r>
      <w:r>
        <w:rPr>
          <w:szCs w:val="40"/>
        </w:rPr>
        <w:lastRenderedPageBreak/>
        <w:t xml:space="preserve">был трудовой договор, из которого следует, что этот человек находился в трудовых отношениях и его конституционные права защищены. </w:t>
      </w:r>
      <w:proofErr w:type="gramEnd"/>
    </w:p>
    <w:p w:rsidR="00D379E2" w:rsidRDefault="00D379E2" w:rsidP="00436177">
      <w:pPr>
        <w:spacing w:line="360" w:lineRule="auto"/>
        <w:rPr>
          <w:szCs w:val="40"/>
        </w:rPr>
      </w:pPr>
      <w:r>
        <w:rPr>
          <w:szCs w:val="40"/>
        </w:rPr>
        <w:t>Вопрос сегодня поднимается серьезный, технологичность общества позволяет сегодня сделать. Я бы согласился, что этот прорыв, наверное, похож на выход в космос, только это уже не один Гагарин, а мы все. Всё зависит от того, как быстро примут в правительстве и в Думе этот законопроект.</w:t>
      </w:r>
    </w:p>
    <w:p w:rsidR="00D379E2" w:rsidRDefault="00D379E2" w:rsidP="00436177">
      <w:pPr>
        <w:spacing w:line="360" w:lineRule="auto"/>
        <w:rPr>
          <w:szCs w:val="40"/>
        </w:rPr>
      </w:pPr>
      <w:proofErr w:type="gramStart"/>
      <w:r>
        <w:rPr>
          <w:szCs w:val="40"/>
        </w:rPr>
        <w:t>Я в данном случае выступал не лоббистом законопроекта, а фондом, который рассказал, что для того, чтобы вы получили за больничный деньги онлайн, мне нужны данные о вашей зарплате.</w:t>
      </w:r>
      <w:proofErr w:type="gramEnd"/>
      <w:r>
        <w:rPr>
          <w:szCs w:val="40"/>
        </w:rPr>
        <w:t xml:space="preserve"> Безусловно, самый существенный вопрос – это защита </w:t>
      </w:r>
      <w:proofErr w:type="spellStart"/>
      <w:r>
        <w:rPr>
          <w:szCs w:val="40"/>
        </w:rPr>
        <w:t>персданных</w:t>
      </w:r>
      <w:proofErr w:type="spellEnd"/>
      <w:r>
        <w:rPr>
          <w:szCs w:val="40"/>
        </w:rPr>
        <w:t xml:space="preserve">, это система </w:t>
      </w:r>
      <w:proofErr w:type="spellStart"/>
      <w:r>
        <w:rPr>
          <w:szCs w:val="40"/>
        </w:rPr>
        <w:t>блокчейн</w:t>
      </w:r>
      <w:proofErr w:type="spellEnd"/>
      <w:r>
        <w:rPr>
          <w:szCs w:val="40"/>
        </w:rPr>
        <w:t xml:space="preserve">, это система борьбы с мошенничеством. Но я поддерживаю Любовь Юрьевну, которая сказала, что именно эти все вопросы непростые, как доклады министерств, заслушиваются на российской трехсторонней комиссии, где три сопредседателя – Шмаков, Шохин и </w:t>
      </w:r>
      <w:proofErr w:type="spellStart"/>
      <w:r>
        <w:rPr>
          <w:szCs w:val="40"/>
        </w:rPr>
        <w:t>Топилин</w:t>
      </w:r>
      <w:proofErr w:type="spellEnd"/>
      <w:r>
        <w:rPr>
          <w:szCs w:val="40"/>
        </w:rPr>
        <w:t xml:space="preserve"> следят за тем, чтобы ваши конституционные права в социальной сфере были защищены от мошенничества и от </w:t>
      </w:r>
      <w:proofErr w:type="gramStart"/>
      <w:r>
        <w:rPr>
          <w:szCs w:val="40"/>
        </w:rPr>
        <w:t>беспредела</w:t>
      </w:r>
      <w:proofErr w:type="gramEnd"/>
      <w:r>
        <w:rPr>
          <w:szCs w:val="40"/>
        </w:rPr>
        <w:t>. Спасибо.</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Андрей Степанович.</w:t>
      </w:r>
    </w:p>
    <w:p w:rsidR="00D379E2" w:rsidRDefault="00D379E2" w:rsidP="00436177">
      <w:pPr>
        <w:spacing w:line="360" w:lineRule="auto"/>
        <w:rPr>
          <w:szCs w:val="40"/>
        </w:rPr>
      </w:pPr>
      <w:r>
        <w:rPr>
          <w:szCs w:val="40"/>
        </w:rPr>
        <w:t xml:space="preserve">Слово предоставляется первому заместителю </w:t>
      </w:r>
      <w:proofErr w:type="gramStart"/>
      <w:r>
        <w:rPr>
          <w:szCs w:val="40"/>
        </w:rPr>
        <w:t>председателя правления Пенсионного фонда Российской Федерации Лилии</w:t>
      </w:r>
      <w:proofErr w:type="gramEnd"/>
      <w:r>
        <w:rPr>
          <w:szCs w:val="40"/>
        </w:rPr>
        <w:t xml:space="preserve"> Ивановне Чижик.</w:t>
      </w:r>
    </w:p>
    <w:p w:rsidR="00D379E2" w:rsidRDefault="00D379E2" w:rsidP="00436177">
      <w:pPr>
        <w:spacing w:line="360" w:lineRule="auto"/>
        <w:rPr>
          <w:szCs w:val="40"/>
        </w:rPr>
      </w:pPr>
      <w:r>
        <w:rPr>
          <w:szCs w:val="40"/>
          <w:u w:val="single"/>
        </w:rPr>
        <w:t>Чижик Л.И.</w:t>
      </w:r>
      <w:r>
        <w:rPr>
          <w:szCs w:val="40"/>
        </w:rPr>
        <w:t xml:space="preserve"> Уважаемый Сергей Александрович! Уважаемые члены парламентских слушаний! Спасибо за возможность выступить.</w:t>
      </w:r>
    </w:p>
    <w:p w:rsidR="00D379E2" w:rsidRDefault="00D379E2" w:rsidP="00436177">
      <w:pPr>
        <w:spacing w:line="360" w:lineRule="auto"/>
        <w:rPr>
          <w:szCs w:val="40"/>
        </w:rPr>
      </w:pPr>
      <w:r>
        <w:rPr>
          <w:szCs w:val="40"/>
        </w:rPr>
        <w:t xml:space="preserve">И первым делом хочу сказать, что Пенсионный фонд, он является оператором крупнейших информационных систем, и многие из них были названы. Это и Единая государственная информационная система социального обеспечения, это государственная информационная система «Реестр инвалидов», и самая главная, которая является как бы основой всего </w:t>
      </w:r>
      <w:r>
        <w:rPr>
          <w:szCs w:val="40"/>
        </w:rPr>
        <w:lastRenderedPageBreak/>
        <w:t xml:space="preserve">– это система персонифицированного учета. Мы ведем 150 миллионов лицевых счетов. И как первоначально она была задумана, а именно отражать там все права, необходимые для реализации пенсионных прав граждан, соответственно, она так и ведется. Но отмечу, что мы принимаем отчеты от работодателей все в электронном виде. </w:t>
      </w:r>
    </w:p>
    <w:p w:rsidR="00D379E2" w:rsidRDefault="00D379E2" w:rsidP="00B45B54">
      <w:pPr>
        <w:spacing w:line="360" w:lineRule="auto"/>
        <w:ind w:firstLine="708"/>
        <w:rPr>
          <w:szCs w:val="40"/>
        </w:rPr>
      </w:pPr>
      <w:r>
        <w:rPr>
          <w:szCs w:val="40"/>
        </w:rPr>
        <w:t xml:space="preserve">Трехмесячную отчетность, которая сегодня идет через ФНС и в рамках страховых взносов, мы принимаем один раз в квартал. Ежемесячно мы принимаем отчетность о факте работы о страхователях. И таким образом, у нас есть вот такая большая информационная база, которая позволяет давать ответы всем органам исполнительной власти в случае необходимости нашей информации для предоставления </w:t>
      </w:r>
      <w:proofErr w:type="spellStart"/>
      <w:r>
        <w:rPr>
          <w:szCs w:val="40"/>
        </w:rPr>
        <w:t>госуслуг</w:t>
      </w:r>
      <w:proofErr w:type="spellEnd"/>
      <w:r>
        <w:rPr>
          <w:szCs w:val="40"/>
        </w:rPr>
        <w:t xml:space="preserve">. </w:t>
      </w:r>
    </w:p>
    <w:p w:rsidR="00D379E2" w:rsidRDefault="00D379E2" w:rsidP="00436177">
      <w:pPr>
        <w:spacing w:line="360" w:lineRule="auto"/>
        <w:rPr>
          <w:szCs w:val="40"/>
        </w:rPr>
      </w:pPr>
      <w:r>
        <w:rPr>
          <w:szCs w:val="40"/>
        </w:rPr>
        <w:t xml:space="preserve">Вы знаете, что СНИЛС является основой для того, чтобы можно было обратиться за </w:t>
      </w:r>
      <w:proofErr w:type="spellStart"/>
      <w:r>
        <w:rPr>
          <w:szCs w:val="40"/>
        </w:rPr>
        <w:t>госуслугой</w:t>
      </w:r>
      <w:proofErr w:type="spellEnd"/>
      <w:r>
        <w:rPr>
          <w:szCs w:val="40"/>
        </w:rPr>
        <w:t xml:space="preserve"> в электронном виде. Задача, поставленная президентом, пять лет тому назад, нам казалась невыполнимой. Было сказано, что к 2018 году 70 процентов граждан должны обращаться за услугами в электронном виде. Оказывается, что это всё достижимо, и сегодня это реально есть. </w:t>
      </w:r>
    </w:p>
    <w:p w:rsidR="00D379E2" w:rsidRDefault="00D379E2" w:rsidP="00436177">
      <w:pPr>
        <w:spacing w:line="360" w:lineRule="auto"/>
        <w:rPr>
          <w:szCs w:val="40"/>
        </w:rPr>
      </w:pPr>
      <w:r>
        <w:rPr>
          <w:szCs w:val="40"/>
        </w:rPr>
        <w:t xml:space="preserve">И мы думали, что только обращение за назначением пенсии будет очень сложно реализовать, но сегодня полтора миллиона человек обратились в Пенсионный фонд, и им назначена пенсия, они ни разу не приходили в Пенсионный фонд. За счет чего? За счет того, что во взаимодействии со страхователями вы заключили 600 тысяч соглашений в рамках законодательства. Предоставляют нам не только заявление от гражданина о назначении пенсии, но и сканируют эту трудовую книжку и документы, которые необходимы для значения пенсии, кроме тех сведений, которые находятся в лицевом счете. Так вот, зачем сканировать трудовую книжку, когда она изначально должна быть в цифре и вестись в электронном виде. </w:t>
      </w:r>
      <w:r>
        <w:rPr>
          <w:szCs w:val="40"/>
        </w:rPr>
        <w:lastRenderedPageBreak/>
        <w:t xml:space="preserve">Это значительно облегчит вообще судьбу всех тех, кто собираются обращаться за пенсией. То есть это вообще серьезный плюс. </w:t>
      </w:r>
    </w:p>
    <w:p w:rsidR="00D379E2" w:rsidRDefault="00D379E2" w:rsidP="00436177">
      <w:pPr>
        <w:spacing w:line="360" w:lineRule="auto"/>
        <w:rPr>
          <w:szCs w:val="40"/>
        </w:rPr>
      </w:pPr>
      <w:r>
        <w:rPr>
          <w:szCs w:val="40"/>
        </w:rPr>
        <w:t>И когда возник вопрос или предложение поучаствовать в проектах по созданию электронной трудовой книжки, мы, конечно, горячо откликнулись и скажу вам, что это идет пожелание не сверху о том, что это надо делать, не потому что грядет цифровая экономика, а потому что в этом есть запрос. И мы тут же провели пилотный проект с одним из работодателей, провели тысячу транзакций, разработали формы, форматы, которые необходимо представлять для того чтобы вся информация из трудовой книжки, которая сегодня на бумажных носителях, была бы в электронном виде, и была бы такой специальной частью индивидуального лицевого счета.</w:t>
      </w:r>
    </w:p>
    <w:p w:rsidR="00D379E2" w:rsidRDefault="00D379E2" w:rsidP="00436177">
      <w:pPr>
        <w:spacing w:line="360" w:lineRule="auto"/>
        <w:rPr>
          <w:szCs w:val="40"/>
        </w:rPr>
      </w:pPr>
      <w:r>
        <w:rPr>
          <w:szCs w:val="40"/>
        </w:rPr>
        <w:t xml:space="preserve">Скажу вам, что это у нас получилось. Получилось не только принять эту информацию, но и, соответственно, выдавать выписку и человеку через личный кабинет застрахованного лица, и такую же </w:t>
      </w:r>
      <w:proofErr w:type="gramStart"/>
      <w:r>
        <w:rPr>
          <w:szCs w:val="40"/>
        </w:rPr>
        <w:t>информацию</w:t>
      </w:r>
      <w:proofErr w:type="gramEnd"/>
      <w:r>
        <w:rPr>
          <w:szCs w:val="40"/>
        </w:rPr>
        <w:t xml:space="preserve"> возможно  получить и работодателю в рамках тех правил, которые установлены законодательством Российской Федерации. Поэтому мнение Пенсионного фонда, что мы здесь в условиях таких, что мы, конечно, должны предусмотреть и продумать абсолютно все риски. Мы должны полностью обеспечить защиту прав граждан. Но при этом электронный документооборот он идет, и не реагировать на то, что есть такой запрос в обществе, мы не можем. </w:t>
      </w:r>
    </w:p>
    <w:p w:rsidR="00D379E2" w:rsidRDefault="00D379E2" w:rsidP="00436177">
      <w:pPr>
        <w:spacing w:line="360" w:lineRule="auto"/>
        <w:rPr>
          <w:szCs w:val="40"/>
        </w:rPr>
      </w:pPr>
      <w:r>
        <w:rPr>
          <w:szCs w:val="40"/>
        </w:rPr>
        <w:t xml:space="preserve">Поэтому мы работаем, активно участвуем в рабочей группе, которая создана при Минтруде. И, соответственно, там же участвуют все представители всех и работодателей, и профсоюзов, и мы ищем те решения, которые позволят реализовать этот проект. Спасибо. </w:t>
      </w:r>
    </w:p>
    <w:p w:rsidR="00D379E2" w:rsidRDefault="00D379E2" w:rsidP="00436177">
      <w:pPr>
        <w:spacing w:line="360" w:lineRule="auto"/>
        <w:rPr>
          <w:szCs w:val="40"/>
        </w:rPr>
      </w:pPr>
      <w:r w:rsidRPr="009F45D7">
        <w:rPr>
          <w:szCs w:val="40"/>
          <w:u w:val="single"/>
        </w:rPr>
        <w:t>Председательствующий</w:t>
      </w:r>
      <w:r>
        <w:rPr>
          <w:szCs w:val="40"/>
        </w:rPr>
        <w:t>. Спасибо огромное, Лиля Ивановна. Слово предоставляется заместителю председателя Федерации независимых профсоюзов Нине Николаевне Кузьминой. Нина Николаевна, прошу вас.</w:t>
      </w:r>
    </w:p>
    <w:p w:rsidR="00D379E2" w:rsidRDefault="00D379E2" w:rsidP="00436177">
      <w:pPr>
        <w:spacing w:line="360" w:lineRule="auto"/>
        <w:rPr>
          <w:szCs w:val="40"/>
        </w:rPr>
      </w:pPr>
      <w:r>
        <w:rPr>
          <w:szCs w:val="40"/>
          <w:u w:val="single"/>
        </w:rPr>
        <w:lastRenderedPageBreak/>
        <w:t>Кузьмина Н.Н.</w:t>
      </w:r>
      <w:r>
        <w:rPr>
          <w:szCs w:val="40"/>
        </w:rPr>
        <w:t xml:space="preserve"> Добрый день, уважаемые участники парламентских слушаний, добрый день, уважаемые организаторы. Вместо вступления я хотела бы заочно обратиться к Владимиру Вольфовичу Жириновскому, открывающему наши парламентские слушания, передать ему привет от Академии труда и социальных отношений, которую я возглавляю, и в которой он работал шесть месяцев. Сказать ему о том, что студенты Академии труда и социальных отношений посещают Государственную Думу, принимают участие в мероприятиях Государственной Думы. Но сейчас у нас сессия, и сегодня День российского студенчества, с чем я и поздравляю всех присутствующих в этом зале. </w:t>
      </w:r>
    </w:p>
    <w:p w:rsidR="00D379E2" w:rsidRDefault="00D379E2" w:rsidP="00436177">
      <w:pPr>
        <w:spacing w:line="360" w:lineRule="auto"/>
        <w:rPr>
          <w:szCs w:val="40"/>
        </w:rPr>
      </w:pPr>
      <w:r>
        <w:rPr>
          <w:szCs w:val="40"/>
        </w:rPr>
        <w:t>(Аплодисменты)</w:t>
      </w:r>
    </w:p>
    <w:p w:rsidR="00D379E2" w:rsidRDefault="00D379E2" w:rsidP="00B45B54">
      <w:pPr>
        <w:spacing w:line="360" w:lineRule="auto"/>
        <w:rPr>
          <w:szCs w:val="40"/>
        </w:rPr>
      </w:pPr>
      <w:r>
        <w:rPr>
          <w:szCs w:val="40"/>
        </w:rPr>
        <w:t xml:space="preserve">Спасибо. Студенты посещают все мероприятия, все международные конференции научно-практические в рамках нашей академии. В том числе они присутствовали и на конференции в сентябре прошлого года, </w:t>
      </w:r>
      <w:proofErr w:type="gramStart"/>
      <w:r>
        <w:rPr>
          <w:szCs w:val="40"/>
        </w:rPr>
        <w:t>которая</w:t>
      </w:r>
      <w:proofErr w:type="gramEnd"/>
      <w:r>
        <w:rPr>
          <w:szCs w:val="40"/>
        </w:rPr>
        <w:t xml:space="preserve"> так и называлась – «Трудовые отношения в цифровой экономике». И то, о чем я буду говорить, мы неоднократно обсуждали, в том числе и на различных площадках. Прежде всего, тема наших парламентских слушаний:  «Особенности оформления трудовых отношений в цифровой экономике. При этом речь мы ведём не об особенностях, а о введении электронных трудовых книжек и безбумажном оформлении обычных, не особенных трудовых отношений. То есть мы говорим о применении относительно новых технологий и инструментов в рамках самых что ни наесть обыкновенных ситуаций, они тоже не особенны. Ибо то, что мы чаще всего называем цифровой экономикой – это вот не та индустрия 4.0, о которой тоже говорят, а это некие инфраструктурные усовершенствования, не затрагивающие сущностные экономические начала. </w:t>
      </w:r>
    </w:p>
    <w:p w:rsidR="00D379E2" w:rsidRDefault="00D379E2" w:rsidP="00436177">
      <w:pPr>
        <w:spacing w:line="360" w:lineRule="auto"/>
        <w:ind w:firstLine="709"/>
        <w:rPr>
          <w:szCs w:val="40"/>
        </w:rPr>
      </w:pPr>
      <w:r>
        <w:rPr>
          <w:szCs w:val="40"/>
        </w:rPr>
        <w:t xml:space="preserve">Наверное, как единственный источник информации о работнике в век информационных технологий бумажная трудовая книжка может иметь, если </w:t>
      </w:r>
      <w:r>
        <w:rPr>
          <w:szCs w:val="40"/>
        </w:rPr>
        <w:lastRenderedPageBreak/>
        <w:t>не конкурентов, то партнёров. Но у неё есть и другие задачи, которые по-другому пока решать нельзя. Вот мы уже говорили о том, что юридически трудовая книжка сегодня – единственный законный источник информации о трудовой деятельности и трудовом стаже работника. Это для судов. Что заменит в суде трудовую книжку или бумажный трудовой договор? Бумажные распечатки из базы данных, вот бумажные распечатки сканов каких-то? В таком случае у нас получится, что размеры обязательных для хранения бумажных каких-то распечаток существенно расширятся. Мы не против того, чтобы трудовая книжка хранилась у работника, чтобы он за неё отвечал, но тогда и у работника масштабы такого хранения увеличатся. Как без трудовой книжки подтверждать свою квалификацию? Платить в центрах сертификации и квалификации, платить за независимую оценку квалификации? Когда мы в своё время работали над законом, в том числе о независимой оценке квалификации, мы прописывали бесплатность для работника такой независимой оценки квалификации. Что выходит на практике? Следующее.</w:t>
      </w:r>
    </w:p>
    <w:p w:rsidR="00D379E2" w:rsidRDefault="00D379E2" w:rsidP="00436177">
      <w:pPr>
        <w:spacing w:line="360" w:lineRule="auto"/>
        <w:rPr>
          <w:szCs w:val="40"/>
        </w:rPr>
      </w:pPr>
      <w:r>
        <w:rPr>
          <w:szCs w:val="40"/>
        </w:rPr>
        <w:t xml:space="preserve">Цифровая подпись – квалифицированная, простая, она стоит денег. И пусть мы говорим о том, что для работника она бесплатна, она не бесплатна для гражданина. Плюс программное обеспечение, с ней связанное, плюс оборудование к ней обязательное. Мы говорим сегодня, как хорошо получать </w:t>
      </w:r>
      <w:proofErr w:type="spellStart"/>
      <w:r>
        <w:rPr>
          <w:szCs w:val="40"/>
        </w:rPr>
        <w:t>смски</w:t>
      </w:r>
      <w:proofErr w:type="spellEnd"/>
      <w:r>
        <w:rPr>
          <w:szCs w:val="40"/>
        </w:rPr>
        <w:t xml:space="preserve"> или как хорошо пользоваться онлайн-сервисом банковским, но для этого требуется какой-то агрегат, это не простой, дешёвенький кнопочный телефон. Я не говорю о том, что при прожиточном минимуме в 10 тысяч рублей нам нужно иметь компьютеры, ноутбуки, смартфоны. Самые дешёвые гаджеты из этих, сами понимаете, какую часть прожиточного минимума составляют. То есть опять рост расходов работника без роста его доходов. Мы приветствуем принципы, которыми руководствуется Минтруд при разработке этой темы. Вместе с тем мы обращаем внимание на то, что </w:t>
      </w:r>
      <w:r>
        <w:rPr>
          <w:szCs w:val="40"/>
        </w:rPr>
        <w:lastRenderedPageBreak/>
        <w:t>многие новеллы последнего времени оборачиваются дополнительными расходами для работника. Про сертификацию и квалификацию я сказала.</w:t>
      </w:r>
    </w:p>
    <w:p w:rsidR="00D379E2" w:rsidRDefault="00D379E2" w:rsidP="00436177">
      <w:pPr>
        <w:spacing w:line="360" w:lineRule="auto"/>
        <w:rPr>
          <w:szCs w:val="40"/>
        </w:rPr>
      </w:pPr>
      <w:proofErr w:type="spellStart"/>
      <w:r>
        <w:rPr>
          <w:szCs w:val="40"/>
        </w:rPr>
        <w:t>Спецоценка</w:t>
      </w:r>
      <w:proofErr w:type="spellEnd"/>
      <w:r>
        <w:rPr>
          <w:szCs w:val="40"/>
        </w:rPr>
        <w:t xml:space="preserve"> условий труда тоже не без нюансов. Я уже не говорю про взнос на капремонт, но я не трогаю эту тему. </w:t>
      </w:r>
    </w:p>
    <w:p w:rsidR="00D379E2" w:rsidRDefault="00D379E2" w:rsidP="00016032">
      <w:pPr>
        <w:spacing w:line="360" w:lineRule="auto"/>
        <w:rPr>
          <w:szCs w:val="40"/>
        </w:rPr>
      </w:pPr>
      <w:r>
        <w:rPr>
          <w:szCs w:val="40"/>
        </w:rPr>
        <w:t xml:space="preserve">Безбумажный документов оборот – это рост расходов и бюджетов всех уровней. Здесь тоже нужно </w:t>
      </w:r>
      <w:proofErr w:type="gramStart"/>
      <w:r>
        <w:rPr>
          <w:szCs w:val="40"/>
        </w:rPr>
        <w:t>дополнительной</w:t>
      </w:r>
      <w:proofErr w:type="gramEnd"/>
      <w:r>
        <w:rPr>
          <w:szCs w:val="40"/>
        </w:rPr>
        <w:t xml:space="preserve"> всё просчитывать. И работодатели будут тоже не в плюсе, в плюсе будут, да, те компании, которые внедряют </w:t>
      </w:r>
      <w:proofErr w:type="spellStart"/>
      <w:r>
        <w:rPr>
          <w:szCs w:val="40"/>
        </w:rPr>
        <w:t>информтехнологии</w:t>
      </w:r>
      <w:proofErr w:type="spellEnd"/>
      <w:r>
        <w:rPr>
          <w:szCs w:val="40"/>
        </w:rPr>
        <w:t xml:space="preserve"> в нашу жизнь. Это, наверное, хорошо, но давайте считать. Ежегодный оборот рабочей силы, причём и приём</w:t>
      </w:r>
      <w:r w:rsidRPr="00914821">
        <w:rPr>
          <w:szCs w:val="40"/>
        </w:rPr>
        <w:t>/</w:t>
      </w:r>
      <w:r>
        <w:rPr>
          <w:szCs w:val="40"/>
        </w:rPr>
        <w:t>увольнение – это 30 процентов к среднесписочной численности работников. Посчитайте, какой колоссальный объём предстоит нам оцифровать или перевести на безбумажный документооборот. Эти издержки у работодателей совершенно необязательные. И у нас нет законодательства об архивном деле в электронном виде, у нас нет закона «Об электронном документе», и пока главная проблема действительно – это защита электронных данных в учреждении, в том числе от постороннего вмешательства. И бумажный документооборот, бумажные трудовые книжки не являются сегодня препятствием для информационных технологий. Да и по эффективности труда мы гораздо круче наших зарубежных коллег, ибо на единицу оплаты труда в сопоставлении наши в 3-3,5 раза</w:t>
      </w:r>
      <w:r w:rsidRPr="00016032">
        <w:rPr>
          <w:szCs w:val="40"/>
        </w:rPr>
        <w:t xml:space="preserve"> </w:t>
      </w:r>
      <w:r>
        <w:rPr>
          <w:szCs w:val="40"/>
        </w:rPr>
        <w:t xml:space="preserve">эффективнее своих зарубежных коллег. Благодарю за внимание. (Аплодисменты.) Спасибо, Нина Николаевна. У нас в зале присутствует и представитель Федерации независимых профсоюзов России Шмаков Михаил Викторович. Михаил Викторович, может, хотите что-то добавить? </w:t>
      </w:r>
    </w:p>
    <w:p w:rsidR="00D379E2" w:rsidRDefault="00D379E2" w:rsidP="00436177">
      <w:pPr>
        <w:spacing w:line="360" w:lineRule="auto"/>
        <w:rPr>
          <w:szCs w:val="40"/>
        </w:rPr>
      </w:pPr>
      <w:r>
        <w:rPr>
          <w:szCs w:val="40"/>
          <w:u w:val="single"/>
        </w:rPr>
        <w:t>Шмаков М.В.</w:t>
      </w:r>
      <w:r>
        <w:rPr>
          <w:szCs w:val="40"/>
        </w:rPr>
        <w:t xml:space="preserve"> Я с </w:t>
      </w:r>
      <w:proofErr w:type="gramStart"/>
      <w:r>
        <w:rPr>
          <w:szCs w:val="40"/>
        </w:rPr>
        <w:t>вашего</w:t>
      </w:r>
      <w:proofErr w:type="gramEnd"/>
      <w:r>
        <w:rPr>
          <w:szCs w:val="40"/>
        </w:rPr>
        <w:t xml:space="preserve"> позволению послушаю, что скажут остальные записавшиеся. </w:t>
      </w:r>
    </w:p>
    <w:p w:rsidR="00D379E2" w:rsidRDefault="00D379E2" w:rsidP="00436177">
      <w:pPr>
        <w:spacing w:line="360" w:lineRule="auto"/>
        <w:rPr>
          <w:szCs w:val="40"/>
        </w:rPr>
      </w:pPr>
      <w:r>
        <w:rPr>
          <w:szCs w:val="40"/>
          <w:u w:val="single"/>
        </w:rPr>
        <w:lastRenderedPageBreak/>
        <w:t>Председательствующий.</w:t>
      </w:r>
      <w:r>
        <w:rPr>
          <w:szCs w:val="40"/>
        </w:rPr>
        <w:t xml:space="preserve"> И в заключении. Хорошо, спасибо. Слово предоставляется директору департамента … компетенции Сбербанк Анне Анатольевне </w:t>
      </w:r>
      <w:proofErr w:type="spellStart"/>
      <w:r>
        <w:rPr>
          <w:szCs w:val="40"/>
        </w:rPr>
        <w:t>Планковой</w:t>
      </w:r>
      <w:proofErr w:type="spellEnd"/>
      <w:r>
        <w:rPr>
          <w:szCs w:val="40"/>
        </w:rPr>
        <w:t xml:space="preserve">. Анна Анатольевна, прошу вас. </w:t>
      </w:r>
    </w:p>
    <w:p w:rsidR="00D379E2" w:rsidRDefault="00D379E2" w:rsidP="00436177">
      <w:pPr>
        <w:spacing w:line="360" w:lineRule="auto"/>
        <w:rPr>
          <w:szCs w:val="40"/>
        </w:rPr>
      </w:pPr>
      <w:proofErr w:type="spellStart"/>
      <w:r>
        <w:rPr>
          <w:szCs w:val="40"/>
          <w:u w:val="single"/>
        </w:rPr>
        <w:t>Планкова</w:t>
      </w:r>
      <w:proofErr w:type="spellEnd"/>
      <w:r>
        <w:rPr>
          <w:szCs w:val="40"/>
          <w:u w:val="single"/>
        </w:rPr>
        <w:t xml:space="preserve"> А.А.</w:t>
      </w:r>
      <w:r>
        <w:rPr>
          <w:szCs w:val="40"/>
        </w:rPr>
        <w:t xml:space="preserve"> Спасибо большое, уважаемые участники парламентских слушаний. Мнения могут быть разные как всегда. Это диалог и очень </w:t>
      </w:r>
      <w:proofErr w:type="gramStart"/>
      <w:r>
        <w:rPr>
          <w:szCs w:val="40"/>
        </w:rPr>
        <w:t>здорово</w:t>
      </w:r>
      <w:proofErr w:type="gramEnd"/>
      <w:r>
        <w:rPr>
          <w:szCs w:val="40"/>
        </w:rPr>
        <w:t xml:space="preserve">, что он открытый диалог. Со стороны работодателя Сбербанка я могу отметить следующее. Мы с удовольствием участвуем во всех начинаниях, во всех проектах. Мы готовы быть первыми, первопроходцами, на себе шишки набивать и понимать, что вырабатывать лучшую практику нужно и потом делиться опытом со всеми другими работодателями. При </w:t>
      </w:r>
      <w:proofErr w:type="gramStart"/>
      <w:r>
        <w:rPr>
          <w:szCs w:val="40"/>
        </w:rPr>
        <w:t>этом</w:t>
      </w:r>
      <w:proofErr w:type="gramEnd"/>
      <w:r>
        <w:rPr>
          <w:szCs w:val="40"/>
        </w:rPr>
        <w:t xml:space="preserve"> что такое Сбербанк и почему для нас это важно? Сбербанк это 250 тысяч сотрудников и мы представлены во всех регионах России, даже  в отдалённых селениях там где, возможно, и нет открытого доступа к Интернету и нет смартфона. Но для нас исключительно важно скорость, доступность нас для наших работников с точки зрения оформления. Мы принимаем 50 тысяч сотрудников в год. Понятно, что люди от нас уходят и точно также мы должны им трудовые книжки выдавать и для нас вопрос бумаги, её хранения исключительно важен. И мы в своё время приняли решение централизовать нашу кадровую службу с точки зрения ведения кадрового делопроизводства. У нас создан крупный центр в Воронеже. Но, кроме этого, что мы сделали ещё. Мы сделали шаг вперёд. У нас большая часть кадрового документооборота уже переведена в электронный вид. Это не </w:t>
      </w:r>
      <w:r>
        <w:rPr>
          <w:szCs w:val="40"/>
          <w:lang w:val="en-US"/>
        </w:rPr>
        <w:t>PDF</w:t>
      </w:r>
      <w:r w:rsidRPr="001106FD">
        <w:rPr>
          <w:szCs w:val="40"/>
        </w:rPr>
        <w:t>-</w:t>
      </w:r>
      <w:r>
        <w:rPr>
          <w:szCs w:val="40"/>
        </w:rPr>
        <w:t xml:space="preserve">файлы. Это документы, которые подписываются в электронном виде. У нас сотрудники обеспечены электронной цифровой подписью за счёт работодателя, безусловно. И в этой части сохранность и безопасность тоже для нас исключительно важна и очень большую часть своей работы и вот наших проектов внутренних в компании мы именно тратим на то, чтобы эту безопасность и сохранность обеспечить. Для нас это ключевое. </w:t>
      </w:r>
    </w:p>
    <w:p w:rsidR="00D379E2" w:rsidRDefault="00D379E2" w:rsidP="00436177">
      <w:pPr>
        <w:spacing w:line="360" w:lineRule="auto"/>
        <w:rPr>
          <w:szCs w:val="40"/>
        </w:rPr>
      </w:pPr>
      <w:r>
        <w:rPr>
          <w:szCs w:val="40"/>
        </w:rPr>
        <w:lastRenderedPageBreak/>
        <w:t xml:space="preserve">Конечно же, когда мы говорим об электронном документообороте необходимо разделить всё-таки на части и по каждой теме акцентировать отдельно те дискуссионные  вопросы, которые сейчас есть. В части электронной трудовой книжки, безусловно, мы провели пилот с Пенсионным фондом. </w:t>
      </w:r>
      <w:proofErr w:type="gramStart"/>
      <w:r>
        <w:rPr>
          <w:szCs w:val="40"/>
        </w:rPr>
        <w:t>Действительно на базе существующей отчётности можно, могут системы работодателей передавать необходимую информацию для того чтобы эта информация преобразовывалась в системах Пенсионного фонда и сотрудник может видеть ту информацию, которая есть, и он может получать к ней доступ и получать подтверждающие документы, и работодатель может при согласии, например, кандидата точно также получать эту информацию.</w:t>
      </w:r>
      <w:proofErr w:type="gramEnd"/>
      <w:r>
        <w:rPr>
          <w:szCs w:val="40"/>
        </w:rPr>
        <w:t xml:space="preserve"> Можно дальше </w:t>
      </w:r>
      <w:proofErr w:type="gramStart"/>
      <w:r>
        <w:rPr>
          <w:szCs w:val="40"/>
        </w:rPr>
        <w:t>придумывать</w:t>
      </w:r>
      <w:proofErr w:type="gramEnd"/>
      <w:r>
        <w:rPr>
          <w:szCs w:val="40"/>
        </w:rPr>
        <w:t xml:space="preserve"> как это можно сделать быстрее, эффективнее. Но что важно? Когда мы говорим об электронной форме документа, действительно важно дать право работодателям вести это в электронном виде. Но когда мы говорим о том, что, возможно, какое-то время будет и бумага, и электронный вид трудовой книжки, давайте всё-таки с точки зрения работодателя определимся на чём-то одном. Представляете, если нам ввести как работодателю в двух видах электронную трудовую книжку и тут же бумагу. Смысла и эффективности в этом, безусловно, нет. </w:t>
      </w:r>
    </w:p>
    <w:p w:rsidR="00D379E2" w:rsidRPr="009E1826" w:rsidRDefault="00D379E2" w:rsidP="00436177">
      <w:pPr>
        <w:spacing w:line="360" w:lineRule="auto"/>
      </w:pPr>
      <w:r>
        <w:rPr>
          <w:szCs w:val="40"/>
        </w:rPr>
        <w:t>Когда мы говорим про кадровый документооборот, безусловно, ключевое это трудовой договор. И в этой части, безусловно, сейчас требования в Трудовом кодексе читаются однозначно. Это в бумажном виде. Это подпись, собственноручная подпись. Причём юридические службы разных компаний по-разному трактуют и возможность ведения электронного вида других кадровых документов. Но всё-таки если про электронный трудовой договор, здесь много раз я участвовала лично в дискуссиях, когда обсуждается на базе</w:t>
      </w:r>
      <w:proofErr w:type="gramStart"/>
      <w:r>
        <w:rPr>
          <w:szCs w:val="40"/>
        </w:rPr>
        <w:t>… Н</w:t>
      </w:r>
      <w:proofErr w:type="gramEnd"/>
      <w:r>
        <w:rPr>
          <w:szCs w:val="40"/>
        </w:rPr>
        <w:t>а чьих базах вести электронный трудовой договор. На учётных базах работодателя или создать единую систему, единую платформу ведения трудовых договоров.</w:t>
      </w:r>
    </w:p>
    <w:p w:rsidR="00D379E2" w:rsidRDefault="00D379E2" w:rsidP="005312C6">
      <w:pPr>
        <w:spacing w:line="360" w:lineRule="auto"/>
        <w:ind w:firstLine="708"/>
        <w:rPr>
          <w:szCs w:val="40"/>
        </w:rPr>
      </w:pPr>
      <w:r>
        <w:rPr>
          <w:szCs w:val="40"/>
        </w:rPr>
        <w:lastRenderedPageBreak/>
        <w:t xml:space="preserve">Всё-таки наша позиция как работодателя – дайте нам возможность вести и право вести в электронном виде трудовые договоры, заключать их с сотрудниками. При этом, безусловно, единая интерактивная платформа, она необходима, конечно же, для сезонных работников, для дистанционных работников, для работников малых предприятий. </w:t>
      </w:r>
    </w:p>
    <w:p w:rsidR="00D379E2" w:rsidRDefault="00D379E2" w:rsidP="00436177">
      <w:pPr>
        <w:spacing w:line="360" w:lineRule="auto"/>
        <w:rPr>
          <w:szCs w:val="40"/>
        </w:rPr>
      </w:pPr>
      <w:r>
        <w:rPr>
          <w:szCs w:val="40"/>
        </w:rPr>
        <w:t>Но при этом, когда мы обсуждаем в принципе весь кадровый документооборот, я за сегодня ещё не услышала ни в одном из выступлений следующего акцента. Можно считать перечень необходимых кадровых документов, но он, по-моему, бесконечен, что мы должны делать по сотруднику. У нас огромные виды… несколько видов приказов на отпуск, у нас огромное количество та же форма Т-2, я думаю, многие кивают, да. Вот задайте себе вопрос, она нам нужна?</w:t>
      </w:r>
    </w:p>
    <w:p w:rsidR="00D379E2" w:rsidRDefault="00D379E2" w:rsidP="00436177">
      <w:pPr>
        <w:spacing w:line="360" w:lineRule="auto"/>
        <w:rPr>
          <w:szCs w:val="40"/>
        </w:rPr>
      </w:pPr>
      <w:r>
        <w:rPr>
          <w:szCs w:val="40"/>
        </w:rPr>
        <w:t xml:space="preserve">И в этой части очень большая проблематика следующая. </w:t>
      </w:r>
      <w:proofErr w:type="gramStart"/>
      <w:r>
        <w:rPr>
          <w:szCs w:val="40"/>
        </w:rPr>
        <w:t>Давайте всё-таки все вместе проанализируем, что дублируется, от чего мы можем отказаться, потому что мы начнем работать быстрее, мы начнем работать эффективнее, и нашим же сотрудникам будет проще, потому что мы будем как сотрудники кадровых служб, как нас называют издревле, да, мы будем обращать внимание больше не на то, как документы вести, а больше как с сотрудником разговаривать, решать конфликтные</w:t>
      </w:r>
      <w:proofErr w:type="gramEnd"/>
      <w:r>
        <w:rPr>
          <w:szCs w:val="40"/>
        </w:rPr>
        <w:t xml:space="preserve"> истории, просто </w:t>
      </w:r>
      <w:proofErr w:type="gramStart"/>
      <w:r>
        <w:rPr>
          <w:szCs w:val="40"/>
        </w:rPr>
        <w:t>помогать сотруднику учиться</w:t>
      </w:r>
      <w:proofErr w:type="gramEnd"/>
      <w:r>
        <w:rPr>
          <w:szCs w:val="40"/>
        </w:rPr>
        <w:t>, развиваться, двигаться по карьерной лестнице.</w:t>
      </w:r>
    </w:p>
    <w:p w:rsidR="00D379E2" w:rsidRDefault="00D379E2" w:rsidP="00436177">
      <w:pPr>
        <w:spacing w:line="360" w:lineRule="auto"/>
        <w:rPr>
          <w:szCs w:val="40"/>
        </w:rPr>
      </w:pPr>
      <w:r>
        <w:rPr>
          <w:szCs w:val="40"/>
        </w:rPr>
        <w:t xml:space="preserve">И точно так же, если говорить про следующую часть электронного надзора, мы с удовольствием участвуем в пилоте, мы действительно </w:t>
      </w:r>
      <w:proofErr w:type="gramStart"/>
      <w:r>
        <w:rPr>
          <w:szCs w:val="40"/>
        </w:rPr>
        <w:t>прошли первую часть этапа</w:t>
      </w:r>
      <w:proofErr w:type="gramEnd"/>
      <w:r>
        <w:rPr>
          <w:szCs w:val="40"/>
        </w:rPr>
        <w:t xml:space="preserve">, когда есть возможность передавать в электронном виде информацию для проверяющих органов. В этом году мы пойдем дальше, соответственно, я думаю, что подробно расскажем попозже про основную суть проверок, </w:t>
      </w:r>
      <w:proofErr w:type="gramStart"/>
      <w:r>
        <w:rPr>
          <w:szCs w:val="40"/>
        </w:rPr>
        <w:t>но</w:t>
      </w:r>
      <w:proofErr w:type="gramEnd"/>
      <w:r>
        <w:rPr>
          <w:szCs w:val="40"/>
        </w:rPr>
        <w:t xml:space="preserve"> тем не менее если мы ведем в электронном виде, то, безусловно, и проверять нас тоже могут в электронном виде.</w:t>
      </w:r>
    </w:p>
    <w:p w:rsidR="00D379E2" w:rsidRDefault="00D379E2" w:rsidP="00436177">
      <w:pPr>
        <w:spacing w:line="360" w:lineRule="auto"/>
        <w:rPr>
          <w:szCs w:val="40"/>
        </w:rPr>
      </w:pPr>
      <w:r>
        <w:rPr>
          <w:szCs w:val="40"/>
        </w:rPr>
        <w:lastRenderedPageBreak/>
        <w:t xml:space="preserve">Я ещё раз повторюсь, что, действительно, быть первым не так просто, могу я вам тоже сказать, мы встречаем много критики, </w:t>
      </w:r>
      <w:proofErr w:type="gramStart"/>
      <w:r>
        <w:rPr>
          <w:szCs w:val="40"/>
        </w:rPr>
        <w:t>но</w:t>
      </w:r>
      <w:proofErr w:type="gramEnd"/>
      <w:r>
        <w:rPr>
          <w:szCs w:val="40"/>
        </w:rPr>
        <w:t xml:space="preserve"> тем не менее вспомните сберкнижки: когда-то они были у всех. У кого сейчас из вас сберкнижка? </w:t>
      </w:r>
    </w:p>
    <w:p w:rsidR="00D379E2" w:rsidRDefault="00D379E2" w:rsidP="00436177">
      <w:pPr>
        <w:spacing w:line="360" w:lineRule="auto"/>
        <w:rPr>
          <w:szCs w:val="40"/>
        </w:rPr>
      </w:pPr>
      <w:r>
        <w:rPr>
          <w:szCs w:val="40"/>
          <w:u w:val="single"/>
        </w:rPr>
        <w:t>Из зала.</w:t>
      </w:r>
      <w:r>
        <w:rPr>
          <w:szCs w:val="40"/>
        </w:rPr>
        <w:t xml:space="preserve"> (Не слышно.)</w:t>
      </w:r>
    </w:p>
    <w:p w:rsidR="00D379E2" w:rsidRDefault="00D379E2" w:rsidP="00436177">
      <w:pPr>
        <w:spacing w:line="360" w:lineRule="auto"/>
        <w:rPr>
          <w:szCs w:val="40"/>
        </w:rPr>
      </w:pPr>
      <w:proofErr w:type="spellStart"/>
      <w:r>
        <w:rPr>
          <w:szCs w:val="40"/>
          <w:u w:val="single"/>
        </w:rPr>
        <w:t>Планкова</w:t>
      </w:r>
      <w:proofErr w:type="spellEnd"/>
      <w:r>
        <w:rPr>
          <w:szCs w:val="40"/>
          <w:u w:val="single"/>
        </w:rPr>
        <w:t xml:space="preserve"> А.А.</w:t>
      </w:r>
      <w:r>
        <w:rPr>
          <w:szCs w:val="40"/>
        </w:rPr>
        <w:t xml:space="preserve"> Нет-нет-нет, я ни в коем случае сейчас не про "Сбербанк", а про подход, который всё-таки наше будущее – это электронный, цифровой вид. И я вам могу сказать, поговорите со своими детьми или посмотрите, </w:t>
      </w:r>
      <w:proofErr w:type="gramStart"/>
      <w:r>
        <w:rPr>
          <w:szCs w:val="40"/>
        </w:rPr>
        <w:t>кто</w:t>
      </w:r>
      <w:proofErr w:type="gramEnd"/>
      <w:r>
        <w:rPr>
          <w:szCs w:val="40"/>
        </w:rPr>
        <w:t xml:space="preserve"> как оплачивает услуги в магазинах. Очень часто даже уже карточку не все носят, а вся информация в телефоне, и это наше будущее, дорогие друзья.</w:t>
      </w:r>
    </w:p>
    <w:p w:rsidR="00D379E2" w:rsidRDefault="00D379E2" w:rsidP="00436177">
      <w:pPr>
        <w:spacing w:line="360" w:lineRule="auto"/>
        <w:rPr>
          <w:szCs w:val="40"/>
        </w:rPr>
      </w:pPr>
      <w:r>
        <w:rPr>
          <w:szCs w:val="40"/>
        </w:rPr>
        <w:t>Поэтому я предлагаю всё-таки двигаться вперед. В этом смысле очень важно защищать законодательно и продумывать все нормативные акты, чтобы и сотрудник был защищен, и работодателю четко было понятно, какие требования он должен исполнять. Спасибо большое.</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Анна Анатольевна.</w:t>
      </w:r>
    </w:p>
    <w:p w:rsidR="00D379E2" w:rsidRDefault="00D379E2" w:rsidP="00436177">
      <w:pPr>
        <w:spacing w:line="360" w:lineRule="auto"/>
        <w:rPr>
          <w:szCs w:val="40"/>
        </w:rPr>
      </w:pPr>
      <w:r>
        <w:rPr>
          <w:szCs w:val="40"/>
        </w:rPr>
        <w:t xml:space="preserve">Слово предоставляется председателю секции социального законодательства Ассоциации юристов России, заведующему кафедрой трудового права юридического факультета МГУ, доктору юридических наук Александру Михайловичу Куренному. </w:t>
      </w:r>
    </w:p>
    <w:p w:rsidR="00D379E2" w:rsidRDefault="00D379E2" w:rsidP="00436177">
      <w:pPr>
        <w:spacing w:line="360" w:lineRule="auto"/>
        <w:rPr>
          <w:szCs w:val="40"/>
        </w:rPr>
      </w:pPr>
      <w:r>
        <w:rPr>
          <w:szCs w:val="40"/>
        </w:rPr>
        <w:t xml:space="preserve">Александр Михайлович, прошу вас. </w:t>
      </w:r>
    </w:p>
    <w:p w:rsidR="00D379E2" w:rsidRDefault="00D379E2" w:rsidP="00436177">
      <w:pPr>
        <w:spacing w:line="360" w:lineRule="auto"/>
        <w:rPr>
          <w:szCs w:val="40"/>
        </w:rPr>
      </w:pPr>
      <w:r>
        <w:rPr>
          <w:szCs w:val="40"/>
          <w:u w:val="single"/>
        </w:rPr>
        <w:t>Куренной А.М.</w:t>
      </w:r>
      <w:r>
        <w:rPr>
          <w:szCs w:val="40"/>
        </w:rPr>
        <w:t xml:space="preserve"> Да, спасибо.</w:t>
      </w:r>
    </w:p>
    <w:p w:rsidR="00D379E2" w:rsidRDefault="00D379E2" w:rsidP="00436177">
      <w:pPr>
        <w:spacing w:line="360" w:lineRule="auto"/>
        <w:rPr>
          <w:szCs w:val="40"/>
        </w:rPr>
      </w:pPr>
      <w:r>
        <w:rPr>
          <w:szCs w:val="40"/>
        </w:rPr>
        <w:t>Уважаемые коллеги!</w:t>
      </w:r>
    </w:p>
    <w:p w:rsidR="00D379E2" w:rsidRDefault="00D379E2" w:rsidP="00436177">
      <w:pPr>
        <w:spacing w:line="360" w:lineRule="auto"/>
        <w:rPr>
          <w:szCs w:val="40"/>
        </w:rPr>
      </w:pPr>
      <w:r>
        <w:rPr>
          <w:szCs w:val="40"/>
        </w:rPr>
        <w:t xml:space="preserve">Значит, я представляю здесь не только </w:t>
      </w:r>
      <w:proofErr w:type="spellStart"/>
      <w:r>
        <w:rPr>
          <w:szCs w:val="40"/>
        </w:rPr>
        <w:t>юрфак</w:t>
      </w:r>
      <w:proofErr w:type="spellEnd"/>
      <w:r>
        <w:rPr>
          <w:szCs w:val="40"/>
        </w:rPr>
        <w:t xml:space="preserve"> МГУ, естественно, но и вот эту самую комиссию по социальному законодательству Ассоциации юристов России, которая объединяет специалистов в области трудового </w:t>
      </w:r>
      <w:r>
        <w:rPr>
          <w:szCs w:val="40"/>
        </w:rPr>
        <w:lastRenderedPageBreak/>
        <w:t xml:space="preserve">права, </w:t>
      </w:r>
      <w:proofErr w:type="gramStart"/>
      <w:r>
        <w:rPr>
          <w:szCs w:val="40"/>
        </w:rPr>
        <w:t>права социального обеспечения</w:t>
      </w:r>
      <w:proofErr w:type="gramEnd"/>
      <w:r>
        <w:rPr>
          <w:szCs w:val="40"/>
        </w:rPr>
        <w:t xml:space="preserve"> и там некоторых ещё других отраслей, которые к нам примыкают. </w:t>
      </w:r>
    </w:p>
    <w:p w:rsidR="00D379E2" w:rsidRDefault="00D379E2" w:rsidP="00436177">
      <w:pPr>
        <w:spacing w:line="360" w:lineRule="auto"/>
        <w:rPr>
          <w:szCs w:val="40"/>
        </w:rPr>
      </w:pPr>
      <w:r>
        <w:rPr>
          <w:szCs w:val="40"/>
        </w:rPr>
        <w:t>Вы знаете, уважаемые коллеги, вот спасибо, конечно, что пригласили, но когда вот приглашают специалистов из вузов, они говорят, ну а сейчас нам теоретики что-нибудь расскажут. Поверьте, мы не теоретики, мы такие же практики, поскольку и от жадности, и от бедности приходится не только читать лекции, но и работать с компаниями, выступать в судах, поэтому трудовое право мы знаем, в общем, до кончиков пальцев.</w:t>
      </w:r>
    </w:p>
    <w:p w:rsidR="00D379E2" w:rsidRDefault="00D379E2" w:rsidP="00436177">
      <w:pPr>
        <w:spacing w:line="360" w:lineRule="auto"/>
        <w:rPr>
          <w:szCs w:val="40"/>
        </w:rPr>
      </w:pPr>
      <w:r>
        <w:rPr>
          <w:szCs w:val="40"/>
        </w:rPr>
        <w:t xml:space="preserve">Я хотел, так сказать, буквально на несколько вещей обратить внимание. Во-первых, сама по себе постановка вопроса </w:t>
      </w:r>
      <w:proofErr w:type="gramStart"/>
      <w:r>
        <w:rPr>
          <w:szCs w:val="40"/>
        </w:rPr>
        <w:t>абсолютно однозначна</w:t>
      </w:r>
      <w:proofErr w:type="gramEnd"/>
      <w:r>
        <w:rPr>
          <w:szCs w:val="40"/>
        </w:rPr>
        <w:t xml:space="preserve">: да, цифровая экономика нас заставит внедрять электронный документооборот, вопрос только в темпах и, так сказать, в сферах, когда что сделать. </w:t>
      </w:r>
    </w:p>
    <w:p w:rsidR="00D379E2" w:rsidRPr="00A05AAC" w:rsidRDefault="00D379E2" w:rsidP="00436177">
      <w:pPr>
        <w:spacing w:line="360" w:lineRule="auto"/>
        <w:rPr>
          <w:szCs w:val="40"/>
        </w:rPr>
      </w:pPr>
      <w:r>
        <w:rPr>
          <w:szCs w:val="40"/>
        </w:rPr>
        <w:t xml:space="preserve">Абсолютно согласен с теми работодателями, которые считают, что дайте им право сегодня, и самые крупные работодатели, не совсем согласен, что это только те, кто </w:t>
      </w:r>
      <w:proofErr w:type="gramStart"/>
      <w:r>
        <w:rPr>
          <w:szCs w:val="40"/>
        </w:rPr>
        <w:t>имеют</w:t>
      </w:r>
      <w:proofErr w:type="gramEnd"/>
      <w:r>
        <w:rPr>
          <w:szCs w:val="40"/>
        </w:rPr>
        <w:t>… кто занимается непосредственно, скажем, цифровой всякой технологией, это могут быть и самые другие компании, маленькие относительно, но достаточно развитые. Вопрос не в этом. Вопрос в том, что внутренний документооборот сегодня совершенно не запрещен, как ни странно, и сегодня внутренний документооборот может быть реализован совершенно спокойно, кроме тех моментов, вот на которые обратил внимание</w:t>
      </w:r>
    </w:p>
    <w:p w:rsidR="00D379E2" w:rsidRDefault="00D379E2" w:rsidP="00436177">
      <w:pPr>
        <w:spacing w:line="360" w:lineRule="auto"/>
        <w:rPr>
          <w:szCs w:val="40"/>
        </w:rPr>
      </w:pPr>
      <w:r>
        <w:rPr>
          <w:szCs w:val="40"/>
        </w:rPr>
        <w:t>представители Сбербанка, которые чётко зафиксированы в Трудовом кодексе – это трудовой договор, прежде всего, прежде всего. Всё остальное, как там будет оформлено</w:t>
      </w:r>
      <w:proofErr w:type="gramStart"/>
      <w:r>
        <w:rPr>
          <w:szCs w:val="40"/>
        </w:rPr>
        <w:t>… Д</w:t>
      </w:r>
      <w:proofErr w:type="gramEnd"/>
      <w:r>
        <w:rPr>
          <w:szCs w:val="40"/>
        </w:rPr>
        <w:t xml:space="preserve">а, и, конечно, прошу прощения у Минтруда, но слишком много унифицированных форм, которые действительно они носят в основном рекомендательный характер, в основном, кроме тех, которые связаны с деньгами. И это надо дать право работодателю самому решать, что </w:t>
      </w:r>
      <w:r>
        <w:rPr>
          <w:szCs w:val="40"/>
        </w:rPr>
        <w:lastRenderedPageBreak/>
        <w:t>ему нужно. То есть мы должны говорить не только о трудовом законодательстве и всём массиве нормативных правовых актов, сколько об управлении персоналом. Потому что вот даже, как вы сказали там, как нас называют кадровики, ну, кадровики – это, конечно, уже давно не кадровики, в нормальных компаниях – это именно вот те самые пресловутые чары, которые занимаются именно управлением персоналом. И, наверное, каждый работодатель вправе определять, что ему наиболее важно знать о том или ином работнике.</w:t>
      </w:r>
    </w:p>
    <w:p w:rsidR="00D379E2" w:rsidRDefault="00D379E2" w:rsidP="00436177">
      <w:pPr>
        <w:spacing w:line="360" w:lineRule="auto"/>
        <w:rPr>
          <w:szCs w:val="40"/>
        </w:rPr>
      </w:pPr>
      <w:r>
        <w:rPr>
          <w:szCs w:val="40"/>
        </w:rPr>
        <w:t>Но возникает ряд вопросов, конечно, безусловно.</w:t>
      </w:r>
    </w:p>
    <w:p w:rsidR="00D379E2" w:rsidRDefault="00D379E2" w:rsidP="00436177">
      <w:pPr>
        <w:spacing w:line="360" w:lineRule="auto"/>
        <w:rPr>
          <w:szCs w:val="40"/>
        </w:rPr>
      </w:pPr>
      <w:r>
        <w:rPr>
          <w:szCs w:val="40"/>
        </w:rPr>
        <w:t xml:space="preserve">Во-первых, хочу сказать, что для тех, кто работает </w:t>
      </w:r>
      <w:proofErr w:type="spellStart"/>
      <w:r>
        <w:rPr>
          <w:szCs w:val="40"/>
        </w:rPr>
        <w:t>вбелую</w:t>
      </w:r>
      <w:proofErr w:type="spellEnd"/>
      <w:r>
        <w:rPr>
          <w:szCs w:val="40"/>
        </w:rPr>
        <w:t xml:space="preserve"> и для работодателей, и для работников цифровая технология совершенно не препон абсолютно. Те, кто хочет спрятать заработную плату, выплачиваемую работником, ну, так, пускай привыкает к тому, что их будут контролировать вот, в том числе, и с помощью цифровой экономики. Работники, которые сначала согласны получать деньги в конверте, а потом почему-то удивляются, что нет денег на детские сады, пускай тоже привыкают к тому, что нужно работать </w:t>
      </w:r>
      <w:proofErr w:type="spellStart"/>
      <w:r>
        <w:rPr>
          <w:szCs w:val="40"/>
        </w:rPr>
        <w:t>вбелую</w:t>
      </w:r>
      <w:proofErr w:type="spellEnd"/>
      <w:r>
        <w:rPr>
          <w:szCs w:val="40"/>
        </w:rPr>
        <w:t>. Вот и всё, собственно.</w:t>
      </w:r>
    </w:p>
    <w:p w:rsidR="00D379E2" w:rsidRDefault="00D379E2" w:rsidP="00436177">
      <w:pPr>
        <w:spacing w:line="360" w:lineRule="auto"/>
        <w:rPr>
          <w:szCs w:val="40"/>
        </w:rPr>
      </w:pPr>
      <w:r>
        <w:rPr>
          <w:szCs w:val="40"/>
        </w:rPr>
        <w:t>Это вопрос, поверьте, достаточно технический. Я не лезу в дебри там вот хакерства и так далее, здесь абсолютно не являюсь специалистом, для меня не это важно. Уже дважды, даже я посчитал, уже дважды здесь обсуждались проблемы судов.</w:t>
      </w:r>
    </w:p>
    <w:p w:rsidR="00D379E2" w:rsidRDefault="00D379E2" w:rsidP="00436177">
      <w:pPr>
        <w:spacing w:line="360" w:lineRule="auto"/>
        <w:rPr>
          <w:szCs w:val="40"/>
        </w:rPr>
      </w:pPr>
      <w:r>
        <w:rPr>
          <w:szCs w:val="40"/>
        </w:rPr>
        <w:t xml:space="preserve">Вот благодаря внесённым в законодательство изменениям, сегодня любой работник имеет право рассматривать трудовые споры по месту жительства. Ну, вроде хорошо. Да? Но поверьте практику, это приводит к тому, что работники работают в Москве, потом они расторгают трудовой договор и уезжают в горячо любимую Рязань или в мой родной Брянск, и там говорят: ага, ну, сейчас мы тебя построим, уважаемый работодатель. </w:t>
      </w:r>
    </w:p>
    <w:p w:rsidR="00D379E2" w:rsidRDefault="00D379E2" w:rsidP="00436177">
      <w:pPr>
        <w:spacing w:line="360" w:lineRule="auto"/>
        <w:rPr>
          <w:szCs w:val="40"/>
        </w:rPr>
      </w:pPr>
      <w:r>
        <w:rPr>
          <w:szCs w:val="40"/>
        </w:rPr>
        <w:lastRenderedPageBreak/>
        <w:t xml:space="preserve">И вот не далее как вчера у нас шёл процесс, там у моих коллег в одном из субъектов Российской Федерации, и довольно недалеко ещё от Москвы, слава богу, и пришлось юристу этой организации ехать туда и везя с собой там чемодан документов. </w:t>
      </w:r>
    </w:p>
    <w:p w:rsidR="00D379E2" w:rsidRDefault="00D379E2" w:rsidP="00436177">
      <w:pPr>
        <w:spacing w:line="360" w:lineRule="auto"/>
        <w:rPr>
          <w:szCs w:val="40"/>
        </w:rPr>
      </w:pPr>
      <w:r>
        <w:rPr>
          <w:szCs w:val="40"/>
        </w:rPr>
        <w:t xml:space="preserve">Если будет документооборот электронный, то…, суды, кстати, к этому готовы, Верховный Суд, я вот был недавно на заседании консультативного совета Верховного Суда, они к этому готовы, по крайней мере, морально, технически они это сделают достаточно быстро. И тогда можно будет, так сказать, все эти документы предъявить вот по средствам электронных средств, не командируя своего работника куда-нибудь в Тмутаракань. </w:t>
      </w:r>
    </w:p>
    <w:p w:rsidR="00D379E2" w:rsidRDefault="00D379E2" w:rsidP="00436177">
      <w:pPr>
        <w:spacing w:line="360" w:lineRule="auto"/>
        <w:rPr>
          <w:szCs w:val="40"/>
        </w:rPr>
      </w:pPr>
      <w:r>
        <w:rPr>
          <w:szCs w:val="40"/>
        </w:rPr>
        <w:t>И суды могут рассматривать тогда трудовые споры, вот используя в полной мере эти самые вот документы электронного документооборота.</w:t>
      </w:r>
    </w:p>
    <w:p w:rsidR="00D379E2" w:rsidRDefault="00D379E2" w:rsidP="00436177">
      <w:pPr>
        <w:spacing w:line="360" w:lineRule="auto"/>
        <w:rPr>
          <w:szCs w:val="40"/>
        </w:rPr>
      </w:pPr>
      <w:r>
        <w:rPr>
          <w:szCs w:val="40"/>
        </w:rPr>
        <w:t xml:space="preserve">Есть одна опасность, которую уже работники мне высказывали. </w:t>
      </w:r>
      <w:proofErr w:type="gramStart"/>
      <w:r>
        <w:rPr>
          <w:szCs w:val="40"/>
        </w:rPr>
        <w:t>Они боятся того, что Минтруд может превратиться в некого большого брата, который будет фиксировать все абсолютно трудовые договоры, ведь речь идёт не только об отчислениях в Пенсионный фонд, в ФСС и так далее, а о нюансах трудового договора, не только о зарплате, зарплата она должна быть показана, потому что вот через отчисления.</w:t>
      </w:r>
      <w:proofErr w:type="gramEnd"/>
      <w:r>
        <w:rPr>
          <w:szCs w:val="40"/>
        </w:rPr>
        <w:t xml:space="preserve"> А вот остальные нюансы: социальные блага, которые предоставляются, вплоть до, простите, персонального автомобиля и так далее, зачем это знать в вышестоящем органе. На мой взгляд, это лишнее.</w:t>
      </w:r>
    </w:p>
    <w:p w:rsidR="00D379E2" w:rsidRDefault="00D379E2" w:rsidP="00436177">
      <w:pPr>
        <w:spacing w:line="360" w:lineRule="auto"/>
        <w:rPr>
          <w:szCs w:val="40"/>
        </w:rPr>
      </w:pPr>
      <w:r>
        <w:rPr>
          <w:szCs w:val="40"/>
        </w:rPr>
        <w:t xml:space="preserve">Поэтому когда вот, в итоге, мы будем выходить, наверное, на разработку законопроекта, абсолютно согласен с тем, что должен быть переходный период, однозначно, совершенно. И в рамках этого переходного периода вопрос его продолжительности – это вопрос вторичный, дать право работодателям уже сегодня, тем, кто готов это сделать, для этого нужно просто осветить возможность трудового договора, заключение его вот в </w:t>
      </w:r>
      <w:r>
        <w:rPr>
          <w:szCs w:val="40"/>
        </w:rPr>
        <w:lastRenderedPageBreak/>
        <w:t>электронной форме. Вот практически, на мой взгляд, на этом можно пока временно поставить многоточие. (Аплодисменты.)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Александр Михайлович.</w:t>
      </w:r>
    </w:p>
    <w:p w:rsidR="00D379E2" w:rsidRDefault="00D379E2" w:rsidP="00436177">
      <w:pPr>
        <w:spacing w:line="360" w:lineRule="auto"/>
        <w:rPr>
          <w:szCs w:val="40"/>
        </w:rPr>
      </w:pPr>
      <w:r>
        <w:rPr>
          <w:szCs w:val="40"/>
        </w:rPr>
        <w:t>Слово предоставляется директору Института государственного и муниципального управления Национального исследовательского университета Высшей школы экономики Андрею Витальевичу Клименко.</w:t>
      </w:r>
    </w:p>
    <w:p w:rsidR="00D379E2" w:rsidRDefault="00D379E2" w:rsidP="00436177">
      <w:pPr>
        <w:spacing w:line="360" w:lineRule="auto"/>
        <w:rPr>
          <w:szCs w:val="40"/>
        </w:rPr>
      </w:pPr>
      <w:r>
        <w:rPr>
          <w:szCs w:val="40"/>
        </w:rPr>
        <w:t>Андрей Витальевич, просим вас.</w:t>
      </w:r>
    </w:p>
    <w:p w:rsidR="00D379E2" w:rsidRDefault="00D379E2" w:rsidP="00436177">
      <w:pPr>
        <w:spacing w:line="360" w:lineRule="auto"/>
        <w:rPr>
          <w:szCs w:val="40"/>
        </w:rPr>
      </w:pPr>
      <w:r>
        <w:rPr>
          <w:szCs w:val="40"/>
          <w:u w:val="single"/>
        </w:rPr>
        <w:t>Клименко А.В.</w:t>
      </w:r>
      <w:r>
        <w:rPr>
          <w:szCs w:val="40"/>
        </w:rPr>
        <w:t xml:space="preserve"> Уважаемые участники парламентских слушаний, хотел поделиться с вами оценкой субъективного восприятия работниками самой возможности заключения и ведения трудовых договоров в электронной форме.</w:t>
      </w:r>
    </w:p>
    <w:p w:rsidR="00D379E2" w:rsidRDefault="00D379E2" w:rsidP="00F459BD">
      <w:pPr>
        <w:spacing w:line="360" w:lineRule="auto"/>
        <w:rPr>
          <w:szCs w:val="40"/>
        </w:rPr>
      </w:pPr>
      <w:r>
        <w:rPr>
          <w:szCs w:val="40"/>
        </w:rPr>
        <w:t xml:space="preserve">Ну, в этих целях мы в прошлом году, в конце прошлого года провели репрезентативный всероссийский опрос работников с целью выявления их отношения. Что показал этот опрос? При том, что информация о возможности и последствиях заключения такого рода договоров она ещё недостаточно полная, практически 60 процентов работников готовы к такому заключению и считают, что это приведёт к уменьшению нарушений, облегчит сам процесс заключения договоров. То есть - боязни у граждан таких форм договоров практически нет. </w:t>
      </w:r>
    </w:p>
    <w:p w:rsidR="00D379E2" w:rsidRDefault="00D379E2" w:rsidP="00436177">
      <w:pPr>
        <w:spacing w:line="360" w:lineRule="auto"/>
        <w:ind w:firstLine="0"/>
        <w:rPr>
          <w:szCs w:val="40"/>
        </w:rPr>
      </w:pPr>
      <w:r>
        <w:rPr>
          <w:szCs w:val="40"/>
        </w:rPr>
        <w:tab/>
        <w:t xml:space="preserve">Другой момент. Мы также посмотрели отношение среди тех работников, у которых некоторые особенности в их занятости имеются, а именно: это те, кто работает вахтовым образом, те, кто дистанционно занят. И среди них таких, поддерживающих новую форму договоров, гораздо больше, 66 – 75 процентов. Ну, понятно, почему. Потому что, наверное, именно эти сложные формы занятости сталкиваются с большими нарушениями и больше проблем возникает. Есть ещё одна категория - это те, кто занят неофициально. Так вот, среди них 78 процентов хотели бы заключить такой договор в электронной форме. </w:t>
      </w:r>
    </w:p>
    <w:p w:rsidR="00D379E2" w:rsidRDefault="00D379E2" w:rsidP="00436177">
      <w:pPr>
        <w:spacing w:line="360" w:lineRule="auto"/>
        <w:ind w:firstLine="0"/>
        <w:rPr>
          <w:szCs w:val="40"/>
        </w:rPr>
      </w:pPr>
      <w:r>
        <w:rPr>
          <w:szCs w:val="40"/>
        </w:rPr>
        <w:lastRenderedPageBreak/>
        <w:tab/>
        <w:t xml:space="preserve">Есть ещё один момент. Это уровень осведомлённости, отсутствие опыта взаимодействия в рамках таких договоров, недостаток доверия. </w:t>
      </w:r>
    </w:p>
    <w:p w:rsidR="00D379E2" w:rsidRDefault="00D379E2" w:rsidP="00436177">
      <w:pPr>
        <w:spacing w:line="360" w:lineRule="auto"/>
        <w:ind w:firstLine="708"/>
        <w:rPr>
          <w:szCs w:val="40"/>
        </w:rPr>
      </w:pPr>
      <w:r>
        <w:rPr>
          <w:szCs w:val="40"/>
        </w:rPr>
        <w:t xml:space="preserve">Вот если, конечно, эти моменты мы могли бы как-то разъяснить и показать, что здесь возможны сдвиги, то, конечно, отношение было бы к возможности заключения договоров трудовых в электронной форме гораздо более позитивным. </w:t>
      </w:r>
    </w:p>
    <w:p w:rsidR="00D379E2" w:rsidRDefault="00D379E2" w:rsidP="00436177">
      <w:pPr>
        <w:spacing w:line="360" w:lineRule="auto"/>
        <w:ind w:firstLine="708"/>
        <w:rPr>
          <w:szCs w:val="40"/>
        </w:rPr>
      </w:pPr>
      <w:r>
        <w:rPr>
          <w:szCs w:val="40"/>
        </w:rPr>
        <w:t xml:space="preserve">Ещё один момент – это… Мы специально не проводили количественные оценки, но экспертно просили работодателей… Конечно, среди тех работодателей, у которых имеется большое количество работников, среди тех работодателей, где высока текучесть кадров, конечно, отношение к таким новым технологиям гораздо более позитивное. </w:t>
      </w:r>
    </w:p>
    <w:p w:rsidR="00D379E2" w:rsidRDefault="00D379E2" w:rsidP="00436177">
      <w:pPr>
        <w:spacing w:line="360" w:lineRule="auto"/>
        <w:ind w:firstLine="708"/>
        <w:rPr>
          <w:szCs w:val="40"/>
        </w:rPr>
      </w:pPr>
      <w:r>
        <w:rPr>
          <w:szCs w:val="40"/>
        </w:rPr>
        <w:t xml:space="preserve">Конечно… Здесь упоминалось сегодня об издержках, связанных с введением таких договоров; в частности, с электронно-цифровой подписью. Ну, известно, что стоимость такой вот… Вот сейчас, если обратиться за получением такой подписи квалифицированной, это порядка 1 тысячи рублей. </w:t>
      </w:r>
    </w:p>
    <w:p w:rsidR="00D379E2" w:rsidRDefault="00D379E2" w:rsidP="00436177">
      <w:pPr>
        <w:spacing w:line="360" w:lineRule="auto"/>
        <w:ind w:firstLine="708"/>
        <w:rPr>
          <w:szCs w:val="40"/>
        </w:rPr>
      </w:pPr>
      <w:r>
        <w:rPr>
          <w:szCs w:val="40"/>
        </w:rPr>
        <w:t xml:space="preserve">Конечно, работники здесь выбрали достаточно предсказуемый вариант, что все эти издержки должны оплачиваться либо государством, либо работодателем. Но хочу отметить, что порядка 6 процентов указали, что они готовы издержки взять на себя. Ну, такой интересный факт. </w:t>
      </w:r>
    </w:p>
    <w:p w:rsidR="00D379E2" w:rsidRDefault="00D379E2" w:rsidP="00436177">
      <w:pPr>
        <w:spacing w:line="360" w:lineRule="auto"/>
        <w:ind w:firstLine="708"/>
        <w:rPr>
          <w:szCs w:val="40"/>
        </w:rPr>
      </w:pPr>
      <w:r>
        <w:rPr>
          <w:szCs w:val="40"/>
        </w:rPr>
        <w:t xml:space="preserve">В целом наш опрос, он выявил положительное отношение. Это притом, ещё раз подчёркиваю, что всё-таки информации о возможностях, о перспективах, о выигрыше вот в случае введения такого рода договоров ещё недостаточно. </w:t>
      </w:r>
    </w:p>
    <w:p w:rsidR="00D379E2" w:rsidRDefault="00D379E2" w:rsidP="00436177">
      <w:pPr>
        <w:spacing w:line="360" w:lineRule="auto"/>
        <w:ind w:firstLine="708"/>
        <w:rPr>
          <w:szCs w:val="40"/>
        </w:rPr>
      </w:pPr>
      <w:r>
        <w:rPr>
          <w:szCs w:val="40"/>
        </w:rPr>
        <w:t xml:space="preserve">Ну, вот, собственно говоря, что я хотел сказать. Спасибо. </w:t>
      </w:r>
    </w:p>
    <w:p w:rsidR="00D379E2" w:rsidRDefault="00D379E2" w:rsidP="00436177">
      <w:pPr>
        <w:spacing w:line="360" w:lineRule="auto"/>
        <w:ind w:firstLine="708"/>
        <w:rPr>
          <w:szCs w:val="40"/>
        </w:rPr>
      </w:pPr>
      <w:r>
        <w:rPr>
          <w:szCs w:val="40"/>
        </w:rPr>
        <w:t>(Аплодисменты.)</w:t>
      </w:r>
    </w:p>
    <w:p w:rsidR="00D379E2" w:rsidRDefault="00D379E2" w:rsidP="00436177">
      <w:pPr>
        <w:spacing w:line="360" w:lineRule="auto"/>
        <w:ind w:firstLine="708"/>
        <w:rPr>
          <w:szCs w:val="40"/>
        </w:rPr>
      </w:pPr>
      <w:r>
        <w:rPr>
          <w:szCs w:val="40"/>
          <w:u w:val="single"/>
        </w:rPr>
        <w:t>Председательствующий.</w:t>
      </w:r>
      <w:r>
        <w:rPr>
          <w:szCs w:val="40"/>
        </w:rPr>
        <w:t xml:space="preserve"> Спасибо огромное, Андрей Витальевич. </w:t>
      </w:r>
    </w:p>
    <w:p w:rsidR="00D379E2" w:rsidRDefault="00D379E2" w:rsidP="00436177">
      <w:pPr>
        <w:spacing w:line="360" w:lineRule="auto"/>
        <w:ind w:firstLine="708"/>
        <w:rPr>
          <w:szCs w:val="40"/>
        </w:rPr>
      </w:pPr>
      <w:r>
        <w:rPr>
          <w:szCs w:val="40"/>
        </w:rPr>
        <w:lastRenderedPageBreak/>
        <w:t xml:space="preserve">Слово предоставляется директору по персоналу компании «Мечел», заместителю председателя Комитета РСПП по рынку труда и социальному партнёрству, члену Российской трёхсторонней комиссии по регулированию социально-трудовых отношений Наталье Олеговне Трубкиной. </w:t>
      </w:r>
    </w:p>
    <w:p w:rsidR="00D379E2" w:rsidRDefault="00D379E2" w:rsidP="00436177">
      <w:pPr>
        <w:spacing w:line="360" w:lineRule="auto"/>
        <w:ind w:firstLine="708"/>
        <w:rPr>
          <w:szCs w:val="40"/>
        </w:rPr>
      </w:pPr>
      <w:r>
        <w:rPr>
          <w:szCs w:val="40"/>
        </w:rPr>
        <w:t xml:space="preserve">Наталья Олеговна, просим вас. </w:t>
      </w:r>
    </w:p>
    <w:p w:rsidR="00D379E2" w:rsidRDefault="00D379E2" w:rsidP="00436177">
      <w:pPr>
        <w:spacing w:line="360" w:lineRule="auto"/>
        <w:ind w:firstLine="708"/>
        <w:rPr>
          <w:szCs w:val="40"/>
        </w:rPr>
      </w:pPr>
      <w:r>
        <w:rPr>
          <w:szCs w:val="40"/>
          <w:u w:val="single"/>
        </w:rPr>
        <w:t>Трубкина Н.О.</w:t>
      </w:r>
      <w:r>
        <w:rPr>
          <w:szCs w:val="40"/>
        </w:rPr>
        <w:t xml:space="preserve"> Добрый день, участники пленарного заседания! Добрый день, Сергей Александрович! Добрый день, Михаил Васильевич!</w:t>
      </w:r>
    </w:p>
    <w:p w:rsidR="00D379E2" w:rsidRDefault="00D379E2" w:rsidP="00436177">
      <w:pPr>
        <w:spacing w:line="360" w:lineRule="auto"/>
        <w:ind w:firstLine="708"/>
        <w:rPr>
          <w:szCs w:val="40"/>
        </w:rPr>
      </w:pPr>
      <w:r>
        <w:rPr>
          <w:szCs w:val="40"/>
        </w:rPr>
        <w:t xml:space="preserve">В рамках работы в рабочих группах в Минтруде по электронному кадровому документообороту мы обсуждали совместно с другими работодателями Концепцию перехода на электронный кадровый документооборот. И в целом работодатели поддерживают переход с 1 января 2020 года на учёт трудовой деятельности работников в электронном виде и отказ от бумажных трудовых книжек. </w:t>
      </w:r>
    </w:p>
    <w:p w:rsidR="00D379E2" w:rsidRDefault="00D379E2" w:rsidP="00436177">
      <w:pPr>
        <w:spacing w:line="360" w:lineRule="auto"/>
        <w:ind w:firstLine="708"/>
        <w:rPr>
          <w:szCs w:val="40"/>
        </w:rPr>
      </w:pPr>
      <w:r>
        <w:rPr>
          <w:szCs w:val="40"/>
        </w:rPr>
        <w:t xml:space="preserve">Предоставить… Ну, одним из условий (их несколько, которые я озвучу) является предоставление работодателю права ознакомления со сведениями о трудовой деятельности кандидата до оформления приёма на работу (с согласия такого кандидата) на информационном ресурсе ПФР. Ну, в рамках наших обсуждений мы договорились о том, что это возможно при согласии кандидата. </w:t>
      </w:r>
    </w:p>
    <w:p w:rsidR="00D379E2" w:rsidRDefault="00D379E2" w:rsidP="006A1CE0">
      <w:pPr>
        <w:spacing w:line="360" w:lineRule="auto"/>
        <w:ind w:firstLine="708"/>
        <w:rPr>
          <w:szCs w:val="40"/>
        </w:rPr>
      </w:pPr>
      <w:r>
        <w:rPr>
          <w:szCs w:val="40"/>
        </w:rPr>
        <w:t xml:space="preserve">Обязательно предъявление работником при трудоустройстве (в случае наличия трудовой деятельности до 2020 года) трудовой книжки на бумажном носителе. </w:t>
      </w:r>
      <w:proofErr w:type="gramStart"/>
      <w:r>
        <w:rPr>
          <w:szCs w:val="40"/>
        </w:rPr>
        <w:t xml:space="preserve">При наличии трудовой деятельности после 2020 года в обязанности работника (на его выбор) входит: дать согласие работодателю на ознакомление со сведениями о трудовой деятельности работника на информационном ресурсе ПФР, либо предъявить выписку сведений о трудовой деятельности на бумажном носителе, полученную работником самостоятельно из «личного кабинета» ПФР или выданную ПФР при </w:t>
      </w:r>
      <w:r>
        <w:rPr>
          <w:szCs w:val="40"/>
        </w:rPr>
        <w:lastRenderedPageBreak/>
        <w:t>обращении гражданина, или предъявить копию приказа о прекращении трудового договора</w:t>
      </w:r>
      <w:proofErr w:type="gramEnd"/>
      <w:r>
        <w:rPr>
          <w:szCs w:val="40"/>
        </w:rPr>
        <w:t xml:space="preserve">, </w:t>
      </w:r>
      <w:proofErr w:type="gramStart"/>
      <w:r>
        <w:rPr>
          <w:szCs w:val="40"/>
        </w:rPr>
        <w:t>заверенного</w:t>
      </w:r>
      <w:proofErr w:type="gramEnd"/>
      <w:r>
        <w:rPr>
          <w:szCs w:val="40"/>
        </w:rPr>
        <w:t xml:space="preserve"> надлежащим способом.</w:t>
      </w:r>
    </w:p>
    <w:p w:rsidR="00D379E2" w:rsidRDefault="00D379E2" w:rsidP="00436177">
      <w:pPr>
        <w:spacing w:line="360" w:lineRule="auto"/>
        <w:rPr>
          <w:szCs w:val="40"/>
        </w:rPr>
      </w:pPr>
      <w:r>
        <w:rPr>
          <w:szCs w:val="40"/>
        </w:rPr>
        <w:t>Далее. Установление права работодателю  ознакомления со сведениями о трудовой деятельности работников в период работы работника у работодателя.</w:t>
      </w:r>
    </w:p>
    <w:p w:rsidR="00D379E2" w:rsidRDefault="00D379E2" w:rsidP="00436177">
      <w:pPr>
        <w:spacing w:line="360" w:lineRule="auto"/>
        <w:rPr>
          <w:szCs w:val="40"/>
        </w:rPr>
      </w:pPr>
      <w:r>
        <w:rPr>
          <w:szCs w:val="40"/>
        </w:rPr>
        <w:t>После введения учёта трудовой деятельности работников в электронном виде в системе ПФР, прекращение оформления трудовых книжек на бумажном носителе для лиц, впервые заключающих трудовой договор. И, по окончанию переходного периода, ведение трудовых книжек работодателем прекращается для всех работников.</w:t>
      </w:r>
    </w:p>
    <w:p w:rsidR="00D379E2" w:rsidRDefault="00D379E2" w:rsidP="00436177">
      <w:pPr>
        <w:spacing w:line="360" w:lineRule="auto"/>
        <w:rPr>
          <w:szCs w:val="40"/>
        </w:rPr>
      </w:pPr>
      <w:r>
        <w:rPr>
          <w:szCs w:val="40"/>
        </w:rPr>
        <w:t>Установление переходного периода в один год, с 1 января 2020 года по 1 января 2021 года, с целью передачи трудовых книжек работников для самостоятельного хранения, при этом завершение внесения записей в трудовые книжки днём выдачи трудовой книжки работнику на руки.</w:t>
      </w:r>
    </w:p>
    <w:p w:rsidR="00D379E2" w:rsidRDefault="00D379E2" w:rsidP="00436177">
      <w:pPr>
        <w:spacing w:line="360" w:lineRule="auto"/>
        <w:rPr>
          <w:szCs w:val="40"/>
        </w:rPr>
      </w:pPr>
      <w:r>
        <w:rPr>
          <w:szCs w:val="40"/>
        </w:rPr>
        <w:t>Также передача сведений о трудовой деятельности работников ИПТР осуществлять в режиме «онлайн» с установлением срока, необходимого работодателю для осуществления передачи данных. Ну это может быть месяц, может быть, какой-то другой оговорённый срок.</w:t>
      </w:r>
    </w:p>
    <w:p w:rsidR="00D379E2" w:rsidRDefault="00D379E2" w:rsidP="00436177">
      <w:pPr>
        <w:spacing w:line="360" w:lineRule="auto"/>
        <w:rPr>
          <w:szCs w:val="40"/>
        </w:rPr>
      </w:pPr>
      <w:r>
        <w:rPr>
          <w:szCs w:val="40"/>
        </w:rPr>
        <w:t xml:space="preserve">Передача в ПФР сведений о трудовой деятельности работника за прошлые периоды до 1 января 2020 года работодателем не должна осуществляться. </w:t>
      </w:r>
    </w:p>
    <w:p w:rsidR="00D379E2" w:rsidRDefault="00D379E2" w:rsidP="00436177">
      <w:pPr>
        <w:spacing w:line="360" w:lineRule="auto"/>
        <w:rPr>
          <w:szCs w:val="40"/>
        </w:rPr>
      </w:pPr>
      <w:r>
        <w:rPr>
          <w:szCs w:val="40"/>
        </w:rPr>
        <w:t xml:space="preserve">Предоставление в ПФР сведений о трудовой деятельности работника работодателю и работнику должно осуществляться в соответствии с законодательством об организации предоставления государственных и муниципальных услуг на бесплатной основе. </w:t>
      </w:r>
    </w:p>
    <w:p w:rsidR="00D379E2" w:rsidRDefault="00D379E2" w:rsidP="00436177">
      <w:pPr>
        <w:spacing w:line="360" w:lineRule="auto"/>
        <w:rPr>
          <w:szCs w:val="40"/>
        </w:rPr>
      </w:pPr>
      <w:r>
        <w:rPr>
          <w:szCs w:val="40"/>
        </w:rPr>
        <w:t xml:space="preserve">При этом важно убедиться, что переход от трудовой книжки на бумажном носителе к ведению и хранению сведений о трудовой деятельности в электронном виде не приведёт к ухудшению ведения, </w:t>
      </w:r>
      <w:r>
        <w:rPr>
          <w:szCs w:val="40"/>
        </w:rPr>
        <w:lastRenderedPageBreak/>
        <w:t>хранения и сохранности сведений о трудовой деятельности работников, к сбоям в оформлении льготной пенсии, к сбоям при передаче данных в режиме «онлайн» при увольнениях.</w:t>
      </w:r>
    </w:p>
    <w:p w:rsidR="00D379E2" w:rsidRDefault="00D379E2" w:rsidP="00436177">
      <w:pPr>
        <w:spacing w:line="360" w:lineRule="auto"/>
        <w:rPr>
          <w:szCs w:val="40"/>
        </w:rPr>
      </w:pPr>
      <w:r>
        <w:rPr>
          <w:szCs w:val="40"/>
        </w:rPr>
        <w:t>Необходимо продумать альтернативные варианты для работодателя в случае сбоя передачи данных при, допустим, отключении света, отсутствия Интернета, что у нас нередко в удалённых регионах, сбоя системы и так далее, двойному ведению сведений о трудовой деятельности работников как на бумажном носителе, так и в электронном виде.</w:t>
      </w:r>
    </w:p>
    <w:p w:rsidR="00D379E2" w:rsidRDefault="00D379E2" w:rsidP="00436177">
      <w:pPr>
        <w:spacing w:line="360" w:lineRule="auto"/>
        <w:rPr>
          <w:szCs w:val="40"/>
        </w:rPr>
      </w:pPr>
      <w:r>
        <w:rPr>
          <w:szCs w:val="40"/>
        </w:rPr>
        <w:t>Позиция работодателей в отношении электронного кадрового  документооборота, которая тоже достаточно долго уже обсуждалась. В целом работодатели поддерживают переход на электронный кадровый документооборот.</w:t>
      </w:r>
    </w:p>
    <w:p w:rsidR="00D379E2" w:rsidRDefault="00D379E2" w:rsidP="00436177">
      <w:pPr>
        <w:spacing w:line="360" w:lineRule="auto"/>
        <w:rPr>
          <w:szCs w:val="40"/>
        </w:rPr>
      </w:pPr>
      <w:r>
        <w:rPr>
          <w:szCs w:val="40"/>
        </w:rPr>
        <w:t>В настоящее время в РСПП сформирована и работает рабочая подгруппа по электронному кадровому обороту работодателя, по переходу на электронный документооборот.</w:t>
      </w:r>
    </w:p>
    <w:p w:rsidR="00D379E2" w:rsidRDefault="00D379E2" w:rsidP="00436177">
      <w:pPr>
        <w:spacing w:line="360" w:lineRule="auto"/>
        <w:rPr>
          <w:szCs w:val="40"/>
        </w:rPr>
      </w:pPr>
      <w:r>
        <w:rPr>
          <w:szCs w:val="40"/>
        </w:rPr>
        <w:t>Данная подгруппа осуществляет изучение текущей практики компаний в части внедрения электронного документооборота, проводит анкетные исследования среди работодателей,  анализирует действующее законодательство с целью внесения необходимых изменений для возможности внесения электронного кадрового документооборота. И готовит соответствующе рекомендации.</w:t>
      </w:r>
    </w:p>
    <w:p w:rsidR="00D379E2" w:rsidRDefault="00D379E2" w:rsidP="00436177">
      <w:pPr>
        <w:spacing w:line="360" w:lineRule="auto"/>
        <w:rPr>
          <w:szCs w:val="40"/>
        </w:rPr>
      </w:pPr>
      <w:r>
        <w:rPr>
          <w:szCs w:val="40"/>
        </w:rPr>
        <w:t>Работодатели считают, что переход на электронный кадровый документооборот должен иметь добровольный характер. Каждый работодатель самостоятельно должен определять и решить, с учётом своих кадровых процессов, финансовых и других возможностей, переходить на электронный документооборот или нет.</w:t>
      </w:r>
    </w:p>
    <w:p w:rsidR="00D379E2" w:rsidRDefault="00D379E2" w:rsidP="00436177">
      <w:pPr>
        <w:spacing w:line="360" w:lineRule="auto"/>
        <w:rPr>
          <w:szCs w:val="40"/>
        </w:rPr>
      </w:pPr>
      <w:r>
        <w:rPr>
          <w:szCs w:val="40"/>
        </w:rPr>
        <w:t xml:space="preserve">Работодатели положительно оценивают эффективность применения цифровой подписи в трудовых отношениях как возможность повышения </w:t>
      </w:r>
      <w:r>
        <w:rPr>
          <w:szCs w:val="40"/>
        </w:rPr>
        <w:lastRenderedPageBreak/>
        <w:t>скорости и оптимизации процессов, качества их анализа и улучшения управляемости, ну и повышения производительности, соответственно.</w:t>
      </w:r>
    </w:p>
    <w:p w:rsidR="00D379E2" w:rsidRDefault="00D379E2" w:rsidP="00436177">
      <w:pPr>
        <w:spacing w:line="360" w:lineRule="auto"/>
        <w:rPr>
          <w:szCs w:val="40"/>
        </w:rPr>
      </w:pPr>
      <w:r>
        <w:rPr>
          <w:szCs w:val="40"/>
        </w:rPr>
        <w:t>Однако, вопрос стоит в стоимости самой электронной подписи и в длительности её действия.</w:t>
      </w:r>
    </w:p>
    <w:p w:rsidR="00D379E2" w:rsidRDefault="00D379E2" w:rsidP="00436177">
      <w:pPr>
        <w:spacing w:line="360" w:lineRule="auto"/>
        <w:rPr>
          <w:szCs w:val="40"/>
        </w:rPr>
      </w:pPr>
      <w:r>
        <w:rPr>
          <w:szCs w:val="40"/>
        </w:rPr>
        <w:t>Работодатели не поддерживают создание единой государственной информационной системы трудовых договоров в виду особенностей компенсационных пакетов, кадровых процедур, конфиденциальности и безопасности информации, финансовых затрат на реализацию проекта.</w:t>
      </w:r>
    </w:p>
    <w:p w:rsidR="00D379E2" w:rsidRDefault="00D379E2" w:rsidP="00436177">
      <w:pPr>
        <w:spacing w:line="360" w:lineRule="auto"/>
        <w:rPr>
          <w:szCs w:val="40"/>
        </w:rPr>
      </w:pPr>
      <w:r>
        <w:rPr>
          <w:szCs w:val="40"/>
        </w:rPr>
        <w:t>Уважаемые коллеги, мы надеемся, что мы совместными усилиями найдём оптимальный законодательный подход для внедрения электронного кадрового документооборота и найдём поддержку как со стороны официальных партнёров, так и со стороны государства. Спасибо большое. (Аплодисменты.)</w:t>
      </w:r>
    </w:p>
    <w:p w:rsidR="00D379E2" w:rsidRPr="003B5F9D" w:rsidRDefault="00D379E2" w:rsidP="00436177">
      <w:pPr>
        <w:spacing w:line="360" w:lineRule="auto"/>
        <w:rPr>
          <w:szCs w:val="40"/>
        </w:rPr>
      </w:pPr>
      <w:r w:rsidRPr="003B5F9D">
        <w:rPr>
          <w:szCs w:val="40"/>
          <w:u w:val="single"/>
        </w:rPr>
        <w:t>Председательствующий.</w:t>
      </w:r>
      <w:r>
        <w:rPr>
          <w:szCs w:val="40"/>
        </w:rPr>
        <w:t xml:space="preserve"> </w:t>
      </w:r>
      <w:r w:rsidRPr="003B5F9D">
        <w:rPr>
          <w:szCs w:val="40"/>
        </w:rPr>
        <w:t>Спасибо, Наталья Олеговна.</w:t>
      </w:r>
    </w:p>
    <w:p w:rsidR="00D379E2" w:rsidRDefault="00D379E2" w:rsidP="00436177">
      <w:pPr>
        <w:spacing w:line="360" w:lineRule="auto"/>
        <w:rPr>
          <w:szCs w:val="40"/>
        </w:rPr>
      </w:pPr>
      <w:r w:rsidRPr="003B5F9D">
        <w:rPr>
          <w:szCs w:val="40"/>
        </w:rPr>
        <w:t>Слово</w:t>
      </w:r>
      <w:r>
        <w:rPr>
          <w:szCs w:val="40"/>
        </w:rPr>
        <w:t xml:space="preserve"> предоставляется директору Высшей школы юриспруденции Национального исследовательского университета Высшей школы экономики профессору Дмитрию Левоновичу Кузнецову.</w:t>
      </w:r>
    </w:p>
    <w:p w:rsidR="00D379E2" w:rsidRDefault="00D379E2" w:rsidP="00436177">
      <w:pPr>
        <w:spacing w:line="360" w:lineRule="auto"/>
        <w:rPr>
          <w:szCs w:val="40"/>
        </w:rPr>
      </w:pPr>
      <w:r>
        <w:rPr>
          <w:szCs w:val="40"/>
          <w:u w:val="single"/>
        </w:rPr>
        <w:t>Кузнецов Д.Л.</w:t>
      </w:r>
      <w:r>
        <w:rPr>
          <w:szCs w:val="40"/>
        </w:rPr>
        <w:t xml:space="preserve"> Уважаемые коллеги, добрый день!</w:t>
      </w:r>
    </w:p>
    <w:p w:rsidR="00D379E2" w:rsidRDefault="00D379E2" w:rsidP="00436177">
      <w:pPr>
        <w:spacing w:line="360" w:lineRule="auto"/>
        <w:rPr>
          <w:szCs w:val="40"/>
        </w:rPr>
      </w:pPr>
      <w:r>
        <w:rPr>
          <w:szCs w:val="40"/>
        </w:rPr>
        <w:t>Я рад, что мы продолжаем тот разговор, который начала в Сочи, на сочинском форуме в январе прошлого года.</w:t>
      </w:r>
    </w:p>
    <w:p w:rsidR="00D379E2" w:rsidRDefault="00D379E2" w:rsidP="00436177">
      <w:pPr>
        <w:spacing w:line="360" w:lineRule="auto"/>
        <w:rPr>
          <w:szCs w:val="40"/>
        </w:rPr>
      </w:pPr>
      <w:r>
        <w:rPr>
          <w:szCs w:val="40"/>
        </w:rPr>
        <w:t>Мы видим уже, что многие позиции определились. Хотелось бы сегодня предложить несколько тезисов для того,  чтобы немножко обострить сегодняшнюю дискуссию.</w:t>
      </w:r>
    </w:p>
    <w:p w:rsidR="00D379E2" w:rsidRDefault="00D379E2" w:rsidP="00436177">
      <w:pPr>
        <w:spacing w:line="360" w:lineRule="auto"/>
        <w:rPr>
          <w:szCs w:val="40"/>
        </w:rPr>
      </w:pPr>
      <w:r>
        <w:rPr>
          <w:szCs w:val="40"/>
        </w:rPr>
        <w:t xml:space="preserve">Действительно, у той проблемы, которую мы обсуждаем, нет простого решения, нет золотого ключика, это очень сложная система, к которой, кажется, пока мы относимся в достаточной степени просто. Тот путь реформы, который предлагается сегодня, можно, скорее, обозначить как бюрократизацию цифровой экономики без кардинального решения тех </w:t>
      </w:r>
      <w:r>
        <w:rPr>
          <w:szCs w:val="40"/>
        </w:rPr>
        <w:lastRenderedPageBreak/>
        <w:t xml:space="preserve">глубинных проблем, которые, в общем-то, сейчас лежат в области регулирования трудовых отношений. Здесь есть несколько альтернатив, которые придётся решить в процессе подготовки законопроектов. Первый вопрос, собственно, где будет центр принятия решений. Вы знаете, здесь высказываются крайние позиции, от позиции советника президента, который в прошлом году их озвучил, что переходят все и сразу на цифровой документооборот, что маловероятно просто по технологическим причинам. С другой стороны, позиция, что каждый работник должен дать согласие на то, чтобы в отношении него применялся электронный документооборот. Здесь всё-таки должен быть некий серединный разумный, взвешенный путь, когда решение принимает работодатель, но, конечно, с учётом представительного органа работников при его наличии. Потому что невозможно эту реформу провести без социального партнёрства. </w:t>
      </w:r>
    </w:p>
    <w:p w:rsidR="00D379E2" w:rsidRDefault="00D379E2" w:rsidP="00436177">
      <w:pPr>
        <w:spacing w:line="360" w:lineRule="auto"/>
        <w:rPr>
          <w:szCs w:val="40"/>
        </w:rPr>
      </w:pPr>
      <w:r>
        <w:rPr>
          <w:szCs w:val="40"/>
        </w:rPr>
        <w:t xml:space="preserve">Конечно, наше глубокое убеждение, мы в этом абсолютно убеждены, что государство должно быть исключено из этого процесса полностью за исключением проблематики формирования пенсионных прав и социального страхования. Потому что мы сейчас видим в тех тенденциях, в тех предложениях, которые, в том числе у нас есть в пакете в раздаточном материале, как раз очень активное желание государства поучаствовать в этих процессах. Не надо быть пророком, к сожалению, сегодня нет многих наших ведущих экономистов по труду, были бы они здесь, они бы сказали, что, в общем, такое вмешательство приведёт </w:t>
      </w:r>
      <w:proofErr w:type="gramStart"/>
      <w:r>
        <w:rPr>
          <w:szCs w:val="40"/>
        </w:rPr>
        <w:t>к</w:t>
      </w:r>
      <w:proofErr w:type="gramEnd"/>
      <w:r>
        <w:rPr>
          <w:szCs w:val="40"/>
        </w:rPr>
        <w:t xml:space="preserve"> очень </w:t>
      </w:r>
      <w:proofErr w:type="gramStart"/>
      <w:r>
        <w:rPr>
          <w:szCs w:val="40"/>
        </w:rPr>
        <w:t>простой</w:t>
      </w:r>
      <w:proofErr w:type="gramEnd"/>
      <w:r>
        <w:rPr>
          <w:szCs w:val="40"/>
        </w:rPr>
        <w:t xml:space="preserve"> вещи: работодатели начнут дружно уходить в принципе от оформления трудовых отношений. Мы сегодня уже видели циферку, что 42 миллиона ФСС видит, а где остальные 30 миллионов трудоспособного населения, не очень понятно. Вот я думаю, что циферка только увеличится в силу усложнения этого процесса. </w:t>
      </w:r>
    </w:p>
    <w:p w:rsidR="00D379E2" w:rsidRDefault="00D379E2" w:rsidP="00436177">
      <w:pPr>
        <w:spacing w:line="360" w:lineRule="auto"/>
        <w:rPr>
          <w:szCs w:val="40"/>
        </w:rPr>
      </w:pPr>
      <w:r>
        <w:rPr>
          <w:szCs w:val="40"/>
        </w:rPr>
        <w:t xml:space="preserve">Вторая альтернатива, собственно говоря, сама реформа должна снизить издержки работодателя. Все процессы, которые эти издержки будут </w:t>
      </w:r>
      <w:r>
        <w:rPr>
          <w:szCs w:val="40"/>
        </w:rPr>
        <w:lastRenderedPageBreak/>
        <w:t>увеличивать, они должны рассматриваться как деструктивные и исключаться уже на ранних стадиях. Потому что самый большой риск, собственно говоря, когда каждый работник начнёт выбирать для себя конфигурацию электронного документооборота, и вместо одного документа оборота мы имеем риск получить, как минимум, два, когда одновременно и электронный, и бумажный. Я не уверен, что работодатели будут счастливы. А когда мы получим их несколько сотен или тысяч, в зависимости от количества работающих на каждом предприятии, мы это уже имели с реформой по эффективному контракту, да, так сказать, все вот эти сложности внедрения.  В общем, это будет не очень хорошо.</w:t>
      </w:r>
    </w:p>
    <w:p w:rsidR="00D379E2" w:rsidRDefault="00D379E2" w:rsidP="00436177">
      <w:pPr>
        <w:spacing w:line="360" w:lineRule="auto"/>
        <w:rPr>
          <w:szCs w:val="40"/>
        </w:rPr>
      </w:pPr>
      <w:r>
        <w:rPr>
          <w:szCs w:val="40"/>
        </w:rPr>
        <w:t xml:space="preserve">Следующее, что очень важно. Мы опять пытаемся выполнить поставленную задачу – дружно перейти в цифровую экономику – не создав необходимую докладную правовую среду. Всё-таки, так сказать, цифровая экономика требует алгоритмизации процессов. После десятилетней эпохи такого точечного реформирования трудового права (мне коллеги-трудовики не дадут соврать, присутствующие в аудитории), да, выстроить алгоритмы по многим процессам просто не представляется возможным. Да? Попробуйте, так сказать, разложить сейчас и сделать форму трудового договора, универсальную для любой организации от малого до крупного бизнеса. Ну, это в принципе невозможно. Когда масса коллизий и пробелов, решить проблему просто так не получается. Вначале надо привести, ну, в определённое, так сказать, соответствие наше трудовое законодательство и нормативные акты, связанные вообще с кадровым документооборотом. Потом уже начинать внедрять </w:t>
      </w:r>
      <w:proofErr w:type="gramStart"/>
      <w:r>
        <w:rPr>
          <w:szCs w:val="40"/>
        </w:rPr>
        <w:t>электронный</w:t>
      </w:r>
      <w:proofErr w:type="gramEnd"/>
      <w:r>
        <w:rPr>
          <w:szCs w:val="40"/>
        </w:rPr>
        <w:t xml:space="preserve">, иначе телега, получается, впереди лошади. </w:t>
      </w:r>
    </w:p>
    <w:p w:rsidR="00D379E2" w:rsidRDefault="00D379E2" w:rsidP="00436177">
      <w:pPr>
        <w:spacing w:line="360" w:lineRule="auto"/>
        <w:rPr>
          <w:szCs w:val="40"/>
        </w:rPr>
      </w:pPr>
      <w:r>
        <w:rPr>
          <w:szCs w:val="40"/>
        </w:rPr>
        <w:t xml:space="preserve">И что ещё очень важно? Надо смотреть, всё в мелочах часто скрывается. Как работают те механизмы, которые уже пытались запустить? Вот </w:t>
      </w:r>
      <w:proofErr w:type="gramStart"/>
      <w:r>
        <w:rPr>
          <w:szCs w:val="40"/>
        </w:rPr>
        <w:t>совершенно прекрасная</w:t>
      </w:r>
      <w:proofErr w:type="gramEnd"/>
      <w:r>
        <w:rPr>
          <w:szCs w:val="40"/>
        </w:rPr>
        <w:t xml:space="preserve"> идея дистанционного труда. Не работает. </w:t>
      </w:r>
      <w:r>
        <w:rPr>
          <w:szCs w:val="40"/>
        </w:rPr>
        <w:lastRenderedPageBreak/>
        <w:t xml:space="preserve">Почему не работает так, как ожидали? Потому что квалифицированная электронная цифровая подпись везде, да, так сказать усложнила процесс внедрения дистанционного труда. Значит, нам надо разобраться, в каких случаях должна быть квалифицированная подпись, в каких случая должна быть простая подпись. Александр Михайлович об этом говорил. Сейчас уже нет препятствия, действительно, во многом при переходе на документооборот. Но этот вопрос надо нам решать. </w:t>
      </w:r>
    </w:p>
    <w:p w:rsidR="00D379E2" w:rsidRDefault="00D379E2" w:rsidP="00EF572E">
      <w:pPr>
        <w:spacing w:line="360" w:lineRule="auto"/>
        <w:rPr>
          <w:szCs w:val="40"/>
        </w:rPr>
      </w:pPr>
      <w:r>
        <w:rPr>
          <w:szCs w:val="40"/>
        </w:rPr>
        <w:t xml:space="preserve">Ну, и не могу не отозваться на ситуацию про трудовые книжки, буквально полсекунды. Трудовая книжка не так однозначна, она тоже не источник счастья для работника. Устройство после сокращения, когда это видно в трудовой книжке, устройство после увольнения за виновное действие. Если ты менял место работы или пункты. Да? Это большая проблема. Поэтому электронные книжки мы поддерживаем, но они должны быть максимально простые. Учёт стажа и всё, не надо туда всё. Опять нагромождения, то-то, то-то. Вот мы создаем эти сложные ситуации, а потом сами с ними мучаемся в дальнейшем. </w:t>
      </w:r>
    </w:p>
    <w:p w:rsidR="00D379E2" w:rsidRDefault="00D379E2" w:rsidP="00436177">
      <w:pPr>
        <w:spacing w:line="360" w:lineRule="auto"/>
        <w:rPr>
          <w:szCs w:val="40"/>
        </w:rPr>
      </w:pPr>
      <w:r>
        <w:rPr>
          <w:szCs w:val="40"/>
        </w:rPr>
        <w:t>Спасибо, коллеги. (Аплодисменты.)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большое, Дмитрий Иванович.</w:t>
      </w:r>
    </w:p>
    <w:p w:rsidR="00D379E2" w:rsidRDefault="00D379E2" w:rsidP="00436177">
      <w:pPr>
        <w:spacing w:line="360" w:lineRule="auto"/>
        <w:rPr>
          <w:szCs w:val="40"/>
        </w:rPr>
      </w:pPr>
      <w:r>
        <w:rPr>
          <w:szCs w:val="40"/>
        </w:rPr>
        <w:t xml:space="preserve">Слово предоставляется заместителю руководителя Проектного центра по развитию цифровой платформы талантов в направлении «Молодые профессионалы», Агентство стратегических инициатив, Олег Андреевич Подольский.  </w:t>
      </w:r>
    </w:p>
    <w:p w:rsidR="00D379E2" w:rsidRDefault="00D379E2" w:rsidP="00436177">
      <w:pPr>
        <w:spacing w:line="360" w:lineRule="auto"/>
        <w:rPr>
          <w:szCs w:val="40"/>
        </w:rPr>
      </w:pPr>
      <w:r>
        <w:rPr>
          <w:szCs w:val="40"/>
          <w:u w:val="single"/>
        </w:rPr>
        <w:t>Подольский О.А.</w:t>
      </w:r>
      <w:r>
        <w:rPr>
          <w:szCs w:val="40"/>
        </w:rPr>
        <w:t xml:space="preserve"> Добрый день, коллеги! </w:t>
      </w:r>
    </w:p>
    <w:p w:rsidR="00D379E2" w:rsidRDefault="00D379E2" w:rsidP="00436177">
      <w:pPr>
        <w:spacing w:line="360" w:lineRule="auto"/>
        <w:rPr>
          <w:szCs w:val="40"/>
        </w:rPr>
      </w:pPr>
      <w:r>
        <w:rPr>
          <w:szCs w:val="40"/>
        </w:rPr>
        <w:t xml:space="preserve">Действительно, тема давняя и непростая с точки зрения однозначного решения, но здесь мне кажется, что важно ответить на три вопроса: это все-таки зачем, для кого, и какое может быть решение? Зачем – действительно, вопрос очень важный, потому что вот мне, честно говоря, ожидалось от представителей правовых департаментов и университетов услышать, что за </w:t>
      </w:r>
      <w:r>
        <w:rPr>
          <w:szCs w:val="40"/>
        </w:rPr>
        <w:lastRenderedPageBreak/>
        <w:t xml:space="preserve">последний год было рассмотрено как минимум 80 тысяч дел по заполнению трудовых книжек. Только представьте, объем дел, который связан с неправильным заполнением этих документов. </w:t>
      </w:r>
    </w:p>
    <w:p w:rsidR="00D379E2" w:rsidRDefault="00D379E2" w:rsidP="00436177">
      <w:pPr>
        <w:spacing w:line="360" w:lineRule="auto"/>
        <w:rPr>
          <w:szCs w:val="40"/>
        </w:rPr>
      </w:pPr>
      <w:r>
        <w:rPr>
          <w:szCs w:val="40"/>
        </w:rPr>
        <w:t>Во-вторых, представители рынка труда компаний цифровой экономики должны были сказать, что они сэкономят как минимум по предварительным подсчетам несколько миллиардов рублей, если сотрудники отделов кадров не будут заполнять эти книжки. То есть это те сокращенные ресурсы, которые в компаниях не буду лишними и, соответственно, те кадры, которые будут этим заниматься, могут быть перенаправлены на более высокотехнологичный, высокоинтеллектуальный труд.</w:t>
      </w:r>
    </w:p>
    <w:p w:rsidR="00D379E2" w:rsidRDefault="00D379E2" w:rsidP="00436177">
      <w:pPr>
        <w:spacing w:line="360" w:lineRule="auto"/>
        <w:rPr>
          <w:szCs w:val="40"/>
        </w:rPr>
      </w:pPr>
      <w:r>
        <w:rPr>
          <w:szCs w:val="40"/>
        </w:rPr>
        <w:t xml:space="preserve">Дальше. Мне кажется, мы упустили очень важный момент, его пытались сегодня поднять, но как-то не раскрутили эту тему, а </w:t>
      </w:r>
      <w:proofErr w:type="gramStart"/>
      <w:r>
        <w:rPr>
          <w:szCs w:val="40"/>
        </w:rPr>
        <w:t>все-таки</w:t>
      </w:r>
      <w:proofErr w:type="gramEnd"/>
      <w:r>
        <w:rPr>
          <w:szCs w:val="40"/>
        </w:rPr>
        <w:t xml:space="preserve"> почему мы забываем поговорить о субъекте и о новой форме нового способа деятельности? Дистанционная занятость, гибкая занятость, фриланс. Мне кажется, что вот эти все вопросы, они крайне важны даже хотя бы по тем объемам работников, которые сегодня за рубежом накапливают человеческий капитал. Если посмотреть Соединенные Штаты Америки, это как минимум 45 процентов рабочей силы, в Великобритании – 62 процента. В Российской Федерации было 10, стало 18, то есть прирост происходит, но он небольшой. И в этом смысле нужно смотреть </w:t>
      </w:r>
      <w:proofErr w:type="gramStart"/>
      <w:r>
        <w:rPr>
          <w:szCs w:val="40"/>
        </w:rPr>
        <w:t>на те</w:t>
      </w:r>
      <w:proofErr w:type="gramEnd"/>
      <w:r>
        <w:rPr>
          <w:szCs w:val="40"/>
        </w:rPr>
        <w:t xml:space="preserve"> барьеры, те препятствия, которые возникают с точки зрения регулирования законодательства, которые не помогают.</w:t>
      </w:r>
    </w:p>
    <w:p w:rsidR="00D379E2" w:rsidRDefault="00D379E2" w:rsidP="00436177">
      <w:pPr>
        <w:spacing w:line="360" w:lineRule="auto"/>
        <w:rPr>
          <w:szCs w:val="40"/>
        </w:rPr>
      </w:pPr>
      <w:r>
        <w:rPr>
          <w:szCs w:val="40"/>
        </w:rPr>
        <w:t xml:space="preserve">В частности, если мы посмотрим на новую статью трудового договора с дистанционным работником, он может быть прекращен по основанию, в том числе предусмотренному ТК. То есть неясно, каким образом работодатель будет применять к дистанционному работнику такие виды увольнения, как, например, неоднократное неисполнение работником без уважительной причины трудовых обязанностей. И так далее. То есть </w:t>
      </w:r>
      <w:r>
        <w:rPr>
          <w:szCs w:val="40"/>
        </w:rPr>
        <w:lastRenderedPageBreak/>
        <w:t>достаточно много вопросов, которые возникают именно к новому субъекту трудовой деятельности, связанных с мобильным офисом, связанных с работой в новых условиях фриланс. И мне кажется, те вопросы, которые мы обозначили в рамках направления нормативного регулирования, мы очень на это рассчитываем, будут рассмотрены в ближайший год и будут включены с точки зрения этих новых типов работников.</w:t>
      </w:r>
    </w:p>
    <w:p w:rsidR="00D379E2" w:rsidRDefault="00D379E2" w:rsidP="00436177">
      <w:pPr>
        <w:spacing w:line="360" w:lineRule="auto"/>
        <w:rPr>
          <w:szCs w:val="40"/>
        </w:rPr>
      </w:pPr>
      <w:r>
        <w:rPr>
          <w:szCs w:val="40"/>
        </w:rPr>
        <w:t xml:space="preserve">Дальше все-таки, а что фиксировать? Мне кажется, очень важно помнить о том, что для сегодняшнего работодателя, для сегодняшнего и будущего человека, который ищет работу, очень важно фиксировать не только стаж, не только место, где он работает, а все-таки те компетенции, которыми он обладает. Сегодня, когда современный умный работодатель принимает человека на работу, для него уже не так принципиально, на каком уровне образования он находится – бакалавр ли он, магистр. </w:t>
      </w:r>
      <w:proofErr w:type="gramStart"/>
      <w:r>
        <w:rPr>
          <w:szCs w:val="40"/>
        </w:rPr>
        <w:t>В современной, например, консалтинговой компании, наоборот, берут либо бакалавров, которые недоучены и которых проще переподготовить, либо тех магистров, которые соответствуют определенному профилю и компетенциям.</w:t>
      </w:r>
      <w:proofErr w:type="gramEnd"/>
      <w:r>
        <w:rPr>
          <w:szCs w:val="40"/>
        </w:rPr>
        <w:t xml:space="preserve"> Но как им это распознать, не имея определенного документа и подтверждения? Скажет ли об этом трудовая книжка? Нет. Скажет ли об этом какой-то другой документ, который сегодня предполагается? Вряд ли. И в этом отношении та работа, которая ведется в нашем центре компетенции в рамках программы «Цифровая экономика», которая отвечает за кадры и образование, мы предполагаем, что необходимо в первую очередь понять, а какие ключевые компетенции цифровой экономики нужны сегодня и будут нужны в ближайшие пять лет. Нужно определиться, в каких отраслях эти </w:t>
      </w:r>
      <w:proofErr w:type="gramStart"/>
      <w:r>
        <w:rPr>
          <w:szCs w:val="40"/>
        </w:rPr>
        <w:t>компетенции</w:t>
      </w:r>
      <w:proofErr w:type="gramEnd"/>
      <w:r>
        <w:rPr>
          <w:szCs w:val="40"/>
        </w:rPr>
        <w:t xml:space="preserve"> более востребованы и </w:t>
      </w:r>
      <w:proofErr w:type="gramStart"/>
      <w:r>
        <w:rPr>
          <w:szCs w:val="40"/>
        </w:rPr>
        <w:t>какие</w:t>
      </w:r>
      <w:proofErr w:type="gramEnd"/>
      <w:r>
        <w:rPr>
          <w:szCs w:val="40"/>
        </w:rPr>
        <w:t xml:space="preserve"> направления подготовки должны за это отвечать. И в этом отношении фиксация в виде профиля компетенций, которая также будет следовать за работником при переходе с одной компании в другую, которая будет </w:t>
      </w:r>
      <w:proofErr w:type="gramStart"/>
      <w:r>
        <w:rPr>
          <w:szCs w:val="40"/>
        </w:rPr>
        <w:t xml:space="preserve">помогать будущему работодателю </w:t>
      </w:r>
      <w:r>
        <w:rPr>
          <w:szCs w:val="40"/>
        </w:rPr>
        <w:lastRenderedPageBreak/>
        <w:t>распознать</w:t>
      </w:r>
      <w:proofErr w:type="gramEnd"/>
      <w:r>
        <w:rPr>
          <w:szCs w:val="40"/>
        </w:rPr>
        <w:t xml:space="preserve">, а насколько человек действительно умеет делать то, что нужно на рабочем месте? Это действительно та необходимая фиксация достижений, которая должна следовать за человеком, а не только пункт, в котором написано «работал в компании «А», был уволен по соответствующему распоряжению». </w:t>
      </w:r>
    </w:p>
    <w:p w:rsidR="00D379E2" w:rsidRDefault="00D379E2" w:rsidP="00436177">
      <w:pPr>
        <w:spacing w:line="360" w:lineRule="auto"/>
        <w:rPr>
          <w:szCs w:val="40"/>
        </w:rPr>
      </w:pPr>
      <w:r>
        <w:rPr>
          <w:szCs w:val="40"/>
        </w:rPr>
        <w:t>В этом отношении мы считаем, что да, безусловно, электронный документооборот, электронная трудовая книжка – это то будущее, к которому нужно идти, но хранение и передача данных о компетенциях, о достижениях человека – это те главные конструкты, которые должны сформировать новый будущий вид, новый будущий профиль будущего человека цифровой экономики. Спасибо.</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Олег Андреевич, я себе редко позволяю, но я вам просто скажу как человек, который работал в реальном секторе экономики. </w:t>
      </w:r>
    </w:p>
    <w:p w:rsidR="00D379E2" w:rsidRDefault="00D379E2" w:rsidP="00EF572E">
      <w:pPr>
        <w:spacing w:line="360" w:lineRule="auto"/>
        <w:ind w:firstLine="708"/>
        <w:rPr>
          <w:szCs w:val="40"/>
        </w:rPr>
      </w:pPr>
      <w:r>
        <w:rPr>
          <w:szCs w:val="40"/>
        </w:rPr>
        <w:t xml:space="preserve">Цифровая экономика, о которой мы сейчас говорим, это всего лишь приложение к реально существующей экономике. И я, будучи директором завода, нанимая себе фрезеровщика или токаря, точно должен понимать в трудовой книжке, какая у него квалификация, какой у него стаж, и, соответственно, какая у него компетенция. И мне с ним разговаривать про эти собеседования как с менеджером среднего звена, работает, допустим, в компании "Яндекс" или </w:t>
      </w:r>
      <w:r>
        <w:rPr>
          <w:szCs w:val="40"/>
          <w:lang w:val="en-US"/>
        </w:rPr>
        <w:t>Google</w:t>
      </w:r>
      <w:r>
        <w:rPr>
          <w:szCs w:val="40"/>
        </w:rPr>
        <w:t>, точно нет времени. У меня таких фрезеровщиков и токарей 5 тысяч на заводе. Поэтому это несколько шире понятие, чем Агентство стратегических инициатив.</w:t>
      </w:r>
    </w:p>
    <w:p w:rsidR="00D379E2" w:rsidRDefault="00D379E2" w:rsidP="00436177">
      <w:pPr>
        <w:spacing w:line="360" w:lineRule="auto"/>
        <w:rPr>
          <w:szCs w:val="40"/>
        </w:rPr>
      </w:pPr>
      <w:r>
        <w:rPr>
          <w:szCs w:val="40"/>
        </w:rPr>
        <w:t xml:space="preserve">Слово предоставляется декану факультета управления Российского государственного социального университета Андрею Владимировичу Кириллову. </w:t>
      </w:r>
    </w:p>
    <w:p w:rsidR="00D379E2" w:rsidRDefault="00D379E2" w:rsidP="00436177">
      <w:pPr>
        <w:spacing w:line="360" w:lineRule="auto"/>
        <w:rPr>
          <w:szCs w:val="40"/>
        </w:rPr>
      </w:pPr>
      <w:r>
        <w:rPr>
          <w:szCs w:val="40"/>
          <w:u w:val="single"/>
        </w:rPr>
        <w:t>Кириллов А.В.</w:t>
      </w:r>
      <w:r>
        <w:rPr>
          <w:szCs w:val="40"/>
        </w:rPr>
        <w:t xml:space="preserve"> Уважаемые коллеги!</w:t>
      </w:r>
    </w:p>
    <w:p w:rsidR="00D379E2" w:rsidRDefault="00D379E2" w:rsidP="00436177">
      <w:pPr>
        <w:spacing w:line="360" w:lineRule="auto"/>
        <w:rPr>
          <w:szCs w:val="40"/>
        </w:rPr>
      </w:pPr>
      <w:r>
        <w:rPr>
          <w:szCs w:val="40"/>
        </w:rPr>
        <w:lastRenderedPageBreak/>
        <w:t xml:space="preserve">Основные вопросы уже рассмотрены, и я позволю себе остановиться лишь на некоторых нюансах. </w:t>
      </w:r>
    </w:p>
    <w:p w:rsidR="00D379E2" w:rsidRDefault="00D379E2" w:rsidP="00436177">
      <w:pPr>
        <w:spacing w:line="360" w:lineRule="auto"/>
        <w:rPr>
          <w:szCs w:val="40"/>
        </w:rPr>
      </w:pPr>
      <w:proofErr w:type="gramStart"/>
      <w:r>
        <w:rPr>
          <w:szCs w:val="40"/>
        </w:rPr>
        <w:t>Вот сегодня уже много говорилось о том, что, несмотря на то, что у нас не все в порядке в нормативной базе для перехода к цифровой экономике, особенно в плане кадрового делопроизводства, ряд компаний уже самостоятельно идут и преодолевают преграды, и не только такие крупные, как "Сбербанк", который сейчас выступил, и я разделяю, подписываюсь под каждым словом уважаемого представителя, но и</w:t>
      </w:r>
      <w:proofErr w:type="gramEnd"/>
      <w:r>
        <w:rPr>
          <w:szCs w:val="40"/>
        </w:rPr>
        <w:t xml:space="preserve"> небольшие, средние, даже маленькие компании.</w:t>
      </w:r>
    </w:p>
    <w:p w:rsidR="00D379E2" w:rsidRDefault="00D379E2" w:rsidP="00436177">
      <w:pPr>
        <w:spacing w:line="360" w:lineRule="auto"/>
        <w:rPr>
          <w:szCs w:val="40"/>
        </w:rPr>
      </w:pPr>
      <w:r>
        <w:rPr>
          <w:szCs w:val="40"/>
        </w:rPr>
        <w:t xml:space="preserve">Вот в прошлом году мы познакомились с проектом "Кадры </w:t>
      </w:r>
      <w:r>
        <w:rPr>
          <w:szCs w:val="40"/>
          <w:lang w:val="en-US"/>
        </w:rPr>
        <w:t>online</w:t>
      </w:r>
      <w:r>
        <w:rPr>
          <w:szCs w:val="40"/>
        </w:rPr>
        <w:t>", который реализовала компания "</w:t>
      </w:r>
      <w:proofErr w:type="spellStart"/>
      <w:r>
        <w:rPr>
          <w:szCs w:val="40"/>
        </w:rPr>
        <w:t>Юлмарт</w:t>
      </w:r>
      <w:proofErr w:type="spellEnd"/>
      <w:r>
        <w:rPr>
          <w:szCs w:val="40"/>
        </w:rPr>
        <w:t xml:space="preserve">", </w:t>
      </w:r>
      <w:proofErr w:type="spellStart"/>
      <w:r>
        <w:rPr>
          <w:szCs w:val="40"/>
        </w:rPr>
        <w:t>ритейлер</w:t>
      </w:r>
      <w:proofErr w:type="spellEnd"/>
      <w:r>
        <w:rPr>
          <w:szCs w:val="40"/>
        </w:rPr>
        <w:t xml:space="preserve"> питерский. Вы знаете, на мой взгляд, опыт этой небольшой компании, ну, средней компании, </w:t>
      </w:r>
      <w:proofErr w:type="gramStart"/>
      <w:r>
        <w:rPr>
          <w:szCs w:val="40"/>
        </w:rPr>
        <w:t>так</w:t>
      </w:r>
      <w:proofErr w:type="gramEnd"/>
      <w:r>
        <w:rPr>
          <w:szCs w:val="40"/>
        </w:rPr>
        <w:t xml:space="preserve"> скажем, снимает некоторые угрозы, которые сегодня звучали.</w:t>
      </w:r>
    </w:p>
    <w:p w:rsidR="00D379E2" w:rsidRDefault="00D379E2" w:rsidP="00436177">
      <w:pPr>
        <w:spacing w:line="360" w:lineRule="auto"/>
        <w:rPr>
          <w:szCs w:val="40"/>
        </w:rPr>
      </w:pPr>
      <w:r>
        <w:rPr>
          <w:szCs w:val="40"/>
        </w:rPr>
        <w:t xml:space="preserve">Ну, например, многие говорили о том, что соцопросы показывают, что наш народ ещё не до конца готов и вызывает беспокойство. Вы знаете, они тоже перед реализацией этого проекта провели соцопрос. Меньше 30 процентов поддержало. Надо учесть, что </w:t>
      </w:r>
      <w:proofErr w:type="gramStart"/>
      <w:r>
        <w:rPr>
          <w:szCs w:val="40"/>
        </w:rPr>
        <w:t>там</w:t>
      </w:r>
      <w:proofErr w:type="gramEnd"/>
      <w:r>
        <w:rPr>
          <w:szCs w:val="40"/>
        </w:rPr>
        <w:t xml:space="preserve"> в основном это </w:t>
      </w:r>
      <w:proofErr w:type="spellStart"/>
      <w:r>
        <w:rPr>
          <w:szCs w:val="40"/>
        </w:rPr>
        <w:t>ритейлер</w:t>
      </w:r>
      <w:proofErr w:type="spellEnd"/>
      <w:r>
        <w:rPr>
          <w:szCs w:val="40"/>
        </w:rPr>
        <w:t xml:space="preserve">, в основном это экспедиторы, водители, то есть люди, не имеющие даже среднего образования. Сняли социальную проблему тем, что сказали, все добровольно: хотите – переходите, не хотите – все будет по-старому. Люди успокоились, и в результате не прошло и года реализации проекта, 99 процентов перешли на эту систему, и все даже не представляют, как без нее жить. </w:t>
      </w:r>
    </w:p>
    <w:p w:rsidR="00D379E2" w:rsidRDefault="00D379E2" w:rsidP="00436177">
      <w:pPr>
        <w:spacing w:line="360" w:lineRule="auto"/>
        <w:rPr>
          <w:szCs w:val="40"/>
        </w:rPr>
      </w:pPr>
      <w:r>
        <w:rPr>
          <w:szCs w:val="40"/>
        </w:rPr>
        <w:t xml:space="preserve">Второй вопрос, что это связано с финансовыми потерями работодателя. Так вот они посчитали: год реализации проекта им приносит сейчас ежемесячно, даже это расчеты на май-месяц прошлого года были, 1 миллион рублей в месяц. Для этой компании это существенная сумма, и сумма </w:t>
      </w:r>
      <w:r>
        <w:rPr>
          <w:szCs w:val="40"/>
        </w:rPr>
        <w:lastRenderedPageBreak/>
        <w:t xml:space="preserve">продолжает расти. Поэтому, в общем-то, это плюс, а не минус и в финансовом плане. </w:t>
      </w:r>
    </w:p>
    <w:p w:rsidR="00D379E2" w:rsidRDefault="00D379E2" w:rsidP="00436177">
      <w:pPr>
        <w:spacing w:line="360" w:lineRule="auto"/>
        <w:rPr>
          <w:szCs w:val="40"/>
        </w:rPr>
      </w:pPr>
      <w:r>
        <w:rPr>
          <w:szCs w:val="40"/>
        </w:rPr>
        <w:t xml:space="preserve">Но, кстати, я хочу сказать, мы много работали с директором по персоналу, им приходилось самим ездить </w:t>
      </w:r>
      <w:proofErr w:type="gramStart"/>
      <w:r>
        <w:rPr>
          <w:szCs w:val="40"/>
        </w:rPr>
        <w:t>в</w:t>
      </w:r>
      <w:proofErr w:type="gramEnd"/>
      <w:r>
        <w:rPr>
          <w:szCs w:val="40"/>
        </w:rPr>
        <w:t xml:space="preserve"> </w:t>
      </w:r>
      <w:proofErr w:type="gramStart"/>
      <w:r>
        <w:rPr>
          <w:szCs w:val="40"/>
        </w:rPr>
        <w:t>Питер</w:t>
      </w:r>
      <w:proofErr w:type="gramEnd"/>
      <w:r>
        <w:rPr>
          <w:szCs w:val="40"/>
        </w:rPr>
        <w:t xml:space="preserve"> и решать вопросы и с Министерством труда, и с Министерством юстиции, и вот, вы знаете, они выражают глубокую благодарность тем людям, я фамилии, они не называли, с которыми они работали. Действительно, и в наших министерствах понимают важность этой проблемы, и это очень </w:t>
      </w:r>
      <w:proofErr w:type="gramStart"/>
      <w:r>
        <w:rPr>
          <w:szCs w:val="40"/>
        </w:rPr>
        <w:t>здорово</w:t>
      </w:r>
      <w:proofErr w:type="gramEnd"/>
      <w:r>
        <w:rPr>
          <w:szCs w:val="40"/>
        </w:rPr>
        <w:t xml:space="preserve">. </w:t>
      </w:r>
    </w:p>
    <w:p w:rsidR="00D379E2" w:rsidRDefault="00D379E2" w:rsidP="00436177">
      <w:pPr>
        <w:spacing w:line="360" w:lineRule="auto"/>
        <w:rPr>
          <w:szCs w:val="40"/>
        </w:rPr>
      </w:pPr>
      <w:r>
        <w:rPr>
          <w:szCs w:val="40"/>
        </w:rPr>
        <w:t xml:space="preserve">Следующий нюанс, который позвольте себе отметить, вот как раз предыдущий выступающий тоже коснулся этого вопроса. У нас есть закон об электронной подписи. Но вы знаете, на мой взгляд, у нас как всегда, по Черномырдину: закон хороший, подзаконных актов не хватает, технология не прописана, и в результате </w:t>
      </w:r>
      <w:proofErr w:type="gramStart"/>
      <w:r>
        <w:rPr>
          <w:szCs w:val="40"/>
        </w:rPr>
        <w:t>закон не достигает</w:t>
      </w:r>
      <w:proofErr w:type="gramEnd"/>
      <w:r>
        <w:rPr>
          <w:szCs w:val="40"/>
        </w:rPr>
        <w:t xml:space="preserve"> той цели, которая ставилась на момент принятия. Ведь, согласитесь, много нюансов в этих законах, которые не позволяют полностью реализовать. И, в том числе, опять уже говорилось, почему только один вид электронной подписи – квалифицированной, усиленной используется? Почему не дать возможность работодателям и работникам, особенно в небольших компаниях, самим определять степень защиты подписей для подписания или согласования тех или иных документов? </w:t>
      </w:r>
    </w:p>
    <w:p w:rsidR="00D379E2" w:rsidRDefault="00D379E2" w:rsidP="00436177">
      <w:pPr>
        <w:spacing w:line="360" w:lineRule="auto"/>
        <w:rPr>
          <w:szCs w:val="40"/>
        </w:rPr>
      </w:pPr>
      <w:r>
        <w:rPr>
          <w:szCs w:val="40"/>
        </w:rPr>
        <w:t xml:space="preserve">В прошлом году наш университет весной участвовал в крупной работе, которой руководило Министерство юстиции, я понимаю, там и Министерство труда, было проанализировано предложение работодателей в плане перехода к цифровой экономике и в том числе, и в основном в области трудовых отношений. Много предложений было, некоторые, особенно по электронной трудовой книжке, действительно, неоднозначные позиции, было предложение, вот которое мы как раз как эксперты подоплеку научную давали, опыт использовали, которое поддержали абсолютно все на 100 </w:t>
      </w:r>
      <w:r>
        <w:rPr>
          <w:szCs w:val="40"/>
        </w:rPr>
        <w:lastRenderedPageBreak/>
        <w:t xml:space="preserve">процентов: это электронное согласование документов. Да он де-факто уже у всех осуществляется, любой электронный документооборот позволяет это сделать. </w:t>
      </w:r>
    </w:p>
    <w:p w:rsidR="00D379E2" w:rsidRDefault="00D379E2" w:rsidP="00436177">
      <w:pPr>
        <w:spacing w:line="360" w:lineRule="auto"/>
        <w:rPr>
          <w:szCs w:val="40"/>
        </w:rPr>
      </w:pPr>
      <w:r>
        <w:rPr>
          <w:szCs w:val="40"/>
        </w:rPr>
        <w:t xml:space="preserve">И когда мы все подписали, посмотрели, как идет обсуждение, все </w:t>
      </w:r>
      <w:proofErr w:type="gramStart"/>
      <w:r>
        <w:rPr>
          <w:szCs w:val="40"/>
        </w:rPr>
        <w:t>за</w:t>
      </w:r>
      <w:proofErr w:type="gramEnd"/>
      <w:r>
        <w:rPr>
          <w:szCs w:val="40"/>
        </w:rPr>
        <w:t xml:space="preserve">, </w:t>
      </w:r>
      <w:proofErr w:type="gramStart"/>
      <w:r>
        <w:rPr>
          <w:szCs w:val="40"/>
        </w:rPr>
        <w:t>я</w:t>
      </w:r>
      <w:proofErr w:type="gramEnd"/>
      <w:r>
        <w:rPr>
          <w:szCs w:val="40"/>
        </w:rPr>
        <w:t xml:space="preserve"> думал уже, ну, по крайней мере, осенью появится. Вот, выезжая сюда, посмотрел последнюю редакцию Трудового кодекса от 11 января – нет, все по-старому. Ведь вы посмотрите, только в Трудовом кодексе, я посчитал, 17 раз в 14 статьях упомянуто словосочетание "под роспись" и 150 раз употребляется термины «в письменной форме», «с письменного согласия» без всякой альтернативы. Почему? В чём проблема? Вы знаете, коллеги, позволю себе небольшое отступление. Перестройку я застал на Дальнем Востоке, находясь уже в приличной управленческой должности. И я очень её поддержал, мои товарищи тоже. Мы как управленцы понимали, что надо делать, и, больше того, мы знали, что готовятся управленческие решения. Но время проходило, управленческих решений не было, а когда они всё-таки принимались, уже было поздно. Помните, народ говорит: «Дорога ложка к обеду»? Так вот как бы мы не задержались с лишком с принятием вот этих нужных документов. Я понимаю, что хочется принять в пакете, чтобы мелко не изменять Трудовой кодекс, мне кажется, сейчас лучше, где, вопрос, достигнуто согласие, срочно вводить правки и давать возможность пользоваться всем.</w:t>
      </w:r>
    </w:p>
    <w:p w:rsidR="00D379E2" w:rsidRDefault="00D379E2" w:rsidP="00436177">
      <w:pPr>
        <w:spacing w:line="360" w:lineRule="auto"/>
        <w:rPr>
          <w:szCs w:val="40"/>
        </w:rPr>
      </w:pPr>
      <w:r>
        <w:rPr>
          <w:szCs w:val="40"/>
        </w:rPr>
        <w:t>И ещё такой нюанс. Насчёт возможности дистанционного заключения трудовых договоров. Эта возможность дана для дистанционного труда, причём там столько оговорок, что лучше не надо, их всё равно надо печатать. Не буду говорить, все. Но меня другой вопрос интересует, а почему для всех остальных это невозможно. Извините, коллеги, я усматриваю здесь дискриминацию основных работников. Почему одним можно дистанционно заключать, а другим нельзя. Кстати, на Западе это общепринятая практика.</w:t>
      </w:r>
    </w:p>
    <w:p w:rsidR="00D379E2" w:rsidRDefault="00D379E2" w:rsidP="00436177">
      <w:pPr>
        <w:spacing w:line="360" w:lineRule="auto"/>
        <w:rPr>
          <w:szCs w:val="40"/>
        </w:rPr>
      </w:pPr>
      <w:r>
        <w:rPr>
          <w:szCs w:val="40"/>
        </w:rPr>
        <w:lastRenderedPageBreak/>
        <w:t>И ещё один нюанс, который я позволю себе осветить. Здесь сегодня, кстати, об этом не говорилось. А давайте подумаем, а как сдавать эти электронные документы на хранение. Ведь этот вопрос вообще практически не рассматривается, а без решения этого вопроса цифровая экономика трудовых отношений у нас упрётся в то, что</w:t>
      </w:r>
      <w:proofErr w:type="gramStart"/>
      <w:r>
        <w:rPr>
          <w:szCs w:val="40"/>
        </w:rPr>
        <w:t>… И</w:t>
      </w:r>
      <w:proofErr w:type="gramEnd"/>
      <w:r>
        <w:rPr>
          <w:szCs w:val="40"/>
        </w:rPr>
        <w:t>, кстати, в ряде случаев и упирается, там, где в плане электронного документооборота всё нормально, не в трудовых отношениях в других сферах, сдавать документы в архив, всё распечатывается, подписи собираются, и только после этого идут в архив. Этот вопрос вообще пока не ещё рассматривается, я думаю, что всё нужно решать в комплексе обязательно, иначе у нас не получится тот эффект, которого мы ждём.</w:t>
      </w:r>
    </w:p>
    <w:p w:rsidR="00D379E2" w:rsidRDefault="00D379E2" w:rsidP="00436177">
      <w:pPr>
        <w:spacing w:line="360" w:lineRule="auto"/>
        <w:rPr>
          <w:szCs w:val="40"/>
        </w:rPr>
      </w:pPr>
      <w:r>
        <w:rPr>
          <w:szCs w:val="40"/>
        </w:rPr>
        <w:t>Ну, и в заключение позвольте сказать, что я глубоко уверен, что решение вопросов электронного кадрового делопроизводства – это ключ вхождения страны в цифровую экономику. И без этого ключа мы дверь не откроем и так и останемся на тех, мягко скажем, не слишком достойных местах, в постановлении правительства они обозначены, на которых мы в области цифровой экономики сейчас находимся. Спасибо за внимание.</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Андрей Владимирович.</w:t>
      </w:r>
    </w:p>
    <w:p w:rsidR="00D379E2" w:rsidRDefault="00D379E2" w:rsidP="00436177">
      <w:pPr>
        <w:spacing w:line="360" w:lineRule="auto"/>
        <w:rPr>
          <w:szCs w:val="40"/>
        </w:rPr>
      </w:pPr>
      <w:r>
        <w:rPr>
          <w:szCs w:val="40"/>
        </w:rPr>
        <w:t xml:space="preserve">Коллеги, мы уже выходим за Регламент, поэтому у нас крайний выступающий, исполняющий обязанности заведующего отделом экономических и правовых проблем государственного и муниципального управления Института законодательства и сравнительного правоведения </w:t>
      </w:r>
      <w:proofErr w:type="spellStart"/>
      <w:r>
        <w:rPr>
          <w:szCs w:val="40"/>
        </w:rPr>
        <w:t>Найра</w:t>
      </w:r>
      <w:proofErr w:type="spellEnd"/>
      <w:r>
        <w:rPr>
          <w:szCs w:val="40"/>
        </w:rPr>
        <w:t xml:space="preserve"> </w:t>
      </w:r>
      <w:proofErr w:type="spellStart"/>
      <w:r>
        <w:rPr>
          <w:szCs w:val="40"/>
        </w:rPr>
        <w:t>Абдулкадыровна</w:t>
      </w:r>
      <w:proofErr w:type="spellEnd"/>
      <w:r>
        <w:rPr>
          <w:szCs w:val="40"/>
        </w:rPr>
        <w:t xml:space="preserve"> </w:t>
      </w:r>
      <w:proofErr w:type="spellStart"/>
      <w:r>
        <w:rPr>
          <w:szCs w:val="40"/>
        </w:rPr>
        <w:t>Абузярова</w:t>
      </w:r>
      <w:proofErr w:type="spellEnd"/>
      <w:r>
        <w:rPr>
          <w:szCs w:val="40"/>
        </w:rPr>
        <w:t>.</w:t>
      </w:r>
    </w:p>
    <w:p w:rsidR="00D379E2" w:rsidRDefault="00D379E2" w:rsidP="00436177">
      <w:pPr>
        <w:spacing w:line="360" w:lineRule="auto"/>
        <w:rPr>
          <w:szCs w:val="40"/>
        </w:rPr>
      </w:pPr>
      <w:r>
        <w:rPr>
          <w:szCs w:val="40"/>
        </w:rPr>
        <w:t>Прошу вас. Если можно, уже коротенько, потому что летим уже по графику.</w:t>
      </w:r>
    </w:p>
    <w:p w:rsidR="00D379E2" w:rsidRDefault="00D379E2" w:rsidP="00436177">
      <w:pPr>
        <w:spacing w:line="360" w:lineRule="auto"/>
        <w:rPr>
          <w:szCs w:val="40"/>
        </w:rPr>
      </w:pPr>
      <w:proofErr w:type="spellStart"/>
      <w:r>
        <w:rPr>
          <w:szCs w:val="40"/>
          <w:u w:val="single"/>
        </w:rPr>
        <w:t>Абузярова</w:t>
      </w:r>
      <w:proofErr w:type="spellEnd"/>
      <w:r>
        <w:rPr>
          <w:szCs w:val="40"/>
          <w:u w:val="single"/>
        </w:rPr>
        <w:t xml:space="preserve"> Н.А.</w:t>
      </w:r>
      <w:r>
        <w:rPr>
          <w:szCs w:val="40"/>
        </w:rPr>
        <w:t xml:space="preserve"> Уважаемые коллеги!</w:t>
      </w:r>
    </w:p>
    <w:p w:rsidR="00D379E2" w:rsidRDefault="00D379E2" w:rsidP="00436177">
      <w:pPr>
        <w:spacing w:line="360" w:lineRule="auto"/>
        <w:rPr>
          <w:szCs w:val="40"/>
        </w:rPr>
      </w:pPr>
      <w:r>
        <w:rPr>
          <w:szCs w:val="40"/>
        </w:rPr>
        <w:lastRenderedPageBreak/>
        <w:t xml:space="preserve">Я вот выслушала все выступления, и очень многое то, что я хотела сказать, я уже говорить не буду. У меня такое мнение сложилось, что по собственному желанию внедрять электронное делопроизводство в организациях нельзя по той простой причине, что работодатели не захотят этого, а трудовой коллектив, по существу их мнение не будет </w:t>
      </w:r>
      <w:proofErr w:type="gramStart"/>
      <w:r>
        <w:rPr>
          <w:szCs w:val="40"/>
        </w:rPr>
        <w:t>учитываться</w:t>
      </w:r>
      <w:proofErr w:type="gramEnd"/>
      <w:r>
        <w:rPr>
          <w:szCs w:val="40"/>
        </w:rPr>
        <w:t xml:space="preserve"> особенно по той причине, что, в общем-то, социальное партнёрство угасает, будем прямо об этом говорить, в настоящее время. Это раз.</w:t>
      </w:r>
    </w:p>
    <w:p w:rsidR="00D379E2" w:rsidRDefault="00D379E2" w:rsidP="00436177">
      <w:pPr>
        <w:spacing w:line="360" w:lineRule="auto"/>
        <w:rPr>
          <w:szCs w:val="40"/>
        </w:rPr>
      </w:pPr>
      <w:r>
        <w:rPr>
          <w:szCs w:val="40"/>
        </w:rPr>
        <w:t xml:space="preserve">Потом смотрите, что интересно получается. Мне кажется, вот нужно прислушаться к положению, правительственной программе о цифровой экономике в Российской Федерации. Там ведь прямо говорится об ускоренном развитии цифровой экономики. И поэтому надо вводить, наверное, цифровое делопроизводство на всех предприятиях одновременно в стране. Посмотрите, что вот положительного для этого на сегодняшний день у нас в стране. </w:t>
      </w:r>
    </w:p>
    <w:p w:rsidR="00D379E2" w:rsidRPr="00FE1F38" w:rsidRDefault="00D379E2" w:rsidP="00436177">
      <w:pPr>
        <w:spacing w:line="360" w:lineRule="auto"/>
      </w:pPr>
      <w:r>
        <w:rPr>
          <w:szCs w:val="40"/>
        </w:rPr>
        <w:t>Во-первых, на рынке труда у нас работает более 10 процентов работодателей. Они с правовым делопроизводством знакомы, безусловно.</w:t>
      </w:r>
    </w:p>
    <w:p w:rsidR="00D379E2" w:rsidRDefault="00D379E2" w:rsidP="00436177">
      <w:pPr>
        <w:spacing w:line="360" w:lineRule="auto"/>
        <w:rPr>
          <w:szCs w:val="40"/>
        </w:rPr>
      </w:pPr>
      <w:r>
        <w:rPr>
          <w:szCs w:val="40"/>
        </w:rPr>
        <w:t xml:space="preserve">Кроме этого, рынок труда характеризуется тем, что у нас 25 процентов работников работают на средних и малых предприятиях, а 60 процентов работников работают на крупных предприятиях, то есть крупному бизнесу дан карт-бланш. </w:t>
      </w:r>
    </w:p>
    <w:p w:rsidR="00D379E2" w:rsidRDefault="00D379E2" w:rsidP="00436177">
      <w:pPr>
        <w:spacing w:line="360" w:lineRule="auto"/>
        <w:rPr>
          <w:szCs w:val="40"/>
        </w:rPr>
      </w:pPr>
      <w:r>
        <w:rPr>
          <w:szCs w:val="40"/>
        </w:rPr>
        <w:t xml:space="preserve">Совсем недавно, анализируя состояние рынка труда, я написала статью о негативном развитии нашего рынка труда в стране. Сейчас я смотрю этот нюанс, что у нас по существу так много работников работают на крупных предприятиях, это очень хороший прогноз для развития электронного делопроизводства. Дело в том, что крупный бизнес большей частью уже организовал электронное делопроизводство на микроуровне в рамках отдельных фирм и компаний. То есть 70 процентов работающего населения, </w:t>
      </w:r>
      <w:r>
        <w:rPr>
          <w:szCs w:val="40"/>
        </w:rPr>
        <w:lastRenderedPageBreak/>
        <w:t>включая работодателей в России, уже адаптировались с электронным делопроизводством.</w:t>
      </w:r>
    </w:p>
    <w:p w:rsidR="00D379E2" w:rsidRDefault="00D379E2" w:rsidP="00436177">
      <w:pPr>
        <w:spacing w:line="360" w:lineRule="auto"/>
        <w:rPr>
          <w:szCs w:val="40"/>
        </w:rPr>
      </w:pPr>
      <w:r>
        <w:rPr>
          <w:szCs w:val="40"/>
        </w:rPr>
        <w:t xml:space="preserve">Кроме этого возникает вопрос. Выгодно ли внедрение электронного делопроизводства для работников, занятых продуктивной, неустойчивой занятостью, …, для лиц, работающих в теневой экономике. Думаю, что очень даже выгодно по той причине, что электронное делопроизводство внесет прозрачность в трудовые отношения. Станет меньше работников, работающих по нескольким трудовым книжкам, а это имеет место быть у нас в стране. </w:t>
      </w:r>
    </w:p>
    <w:p w:rsidR="00D379E2" w:rsidRDefault="00D379E2" w:rsidP="00436177">
      <w:pPr>
        <w:spacing w:line="360" w:lineRule="auto"/>
        <w:rPr>
          <w:szCs w:val="40"/>
        </w:rPr>
      </w:pPr>
      <w:r>
        <w:rPr>
          <w:szCs w:val="40"/>
        </w:rPr>
        <w:t xml:space="preserve">Кроме этого, смотрите, в настоящее время в России 20 процентов наиболее высокооплачиваемых верхних … работников </w:t>
      </w:r>
      <w:r w:rsidRPr="00BB40AF">
        <w:rPr>
          <w:szCs w:val="40"/>
        </w:rPr>
        <w:t>владеют</w:t>
      </w:r>
      <w:r>
        <w:rPr>
          <w:szCs w:val="40"/>
        </w:rPr>
        <w:t xml:space="preserve"> практически половиной средств из отчисляемой заработной платы. В то время</w:t>
      </w:r>
      <w:proofErr w:type="gramStart"/>
      <w:r>
        <w:rPr>
          <w:szCs w:val="40"/>
        </w:rPr>
        <w:t>,</w:t>
      </w:r>
      <w:proofErr w:type="gramEnd"/>
      <w:r>
        <w:rPr>
          <w:szCs w:val="40"/>
        </w:rPr>
        <w:t xml:space="preserve"> как на долю наименее оплачиваемых приходится менее 60 процентов общей суммы средств. С введением электронного делопроизводства это должно, в общем-то, измениться в лучшую сторону. Более прозрачными станут размеры получаемых заработных плат, в результате … показатель оплаты труда, вероятно, вырастит и заработная плата. Поэтому наш работник заинтересован в этом. </w:t>
      </w:r>
    </w:p>
    <w:p w:rsidR="00D379E2" w:rsidRDefault="00D379E2" w:rsidP="00436177">
      <w:pPr>
        <w:spacing w:line="360" w:lineRule="auto"/>
        <w:rPr>
          <w:szCs w:val="40"/>
        </w:rPr>
      </w:pPr>
      <w:r>
        <w:rPr>
          <w:szCs w:val="40"/>
        </w:rPr>
        <w:t>В отношении электронных трудовых книжек хочу сказать следующее, что численно дистанционных, сезонных работников, а также работников, работающих у работодателей – физических лиц, растет на сегодняшний день. И обязательное заключение, изменение и прекращение трудового договора в письменной форме мешает бизнесу и самим работникам. Поэтому переход на электронные трудовые договоры с названными работниками может стать пилотным вариантом повсеместного внедрения электронных трудовых договоров, которое является одним из ключевых вопросов цифровой экономики в трудовом праве.</w:t>
      </w:r>
    </w:p>
    <w:p w:rsidR="00D379E2" w:rsidRDefault="00D379E2" w:rsidP="00436177">
      <w:pPr>
        <w:spacing w:line="360" w:lineRule="auto"/>
        <w:rPr>
          <w:szCs w:val="40"/>
        </w:rPr>
      </w:pPr>
      <w:r>
        <w:rPr>
          <w:szCs w:val="40"/>
        </w:rPr>
        <w:lastRenderedPageBreak/>
        <w:t xml:space="preserve">Трудовое законодательство должно содержать указания о </w:t>
      </w:r>
      <w:proofErr w:type="spellStart"/>
      <w:r>
        <w:rPr>
          <w:szCs w:val="40"/>
        </w:rPr>
        <w:t>приравненности</w:t>
      </w:r>
      <w:proofErr w:type="spellEnd"/>
      <w:r>
        <w:rPr>
          <w:szCs w:val="40"/>
        </w:rPr>
        <w:t xml:space="preserve"> электронного трудового договора в письменной форме, как это сделано в Республике Таджикистан. У нас общие, в общем-то, исторические корни со странами СНГ, и их опыт мы всё-таки должны, наверное, учитывать. </w:t>
      </w:r>
    </w:p>
    <w:p w:rsidR="00D379E2" w:rsidRDefault="00D379E2" w:rsidP="00436177">
      <w:pPr>
        <w:spacing w:line="360" w:lineRule="auto"/>
        <w:rPr>
          <w:szCs w:val="40"/>
        </w:rPr>
      </w:pPr>
      <w:r>
        <w:rPr>
          <w:szCs w:val="40"/>
        </w:rPr>
        <w:t xml:space="preserve">Кроме этого, надо отметить следующее, что на сегодняшний день электронные правоотношения, в общем-то, фрагментарны и не содержат всех элементов правового регулирования. Надо иметь в виду, что, в общем-то, если мы говорим о введении для дистанционных работников электронных трудовых договоров, надо учитывать следующее, что дистанционный труд на сегодняшний день утратил уже свойство трудового договора частично, как выполнение работы лично и подчинение правилам внутреннего трудового распорядка. И многие элементы дистанционного труда гражданско-правовой характер имеют они уже. </w:t>
      </w:r>
    </w:p>
    <w:p w:rsidR="00D379E2" w:rsidRDefault="00D379E2" w:rsidP="00436177">
      <w:pPr>
        <w:spacing w:line="360" w:lineRule="auto"/>
        <w:rPr>
          <w:szCs w:val="40"/>
        </w:rPr>
      </w:pPr>
      <w:r>
        <w:rPr>
          <w:szCs w:val="40"/>
          <w:u w:val="single"/>
        </w:rPr>
        <w:t>Председательствующий.</w:t>
      </w:r>
      <w:r>
        <w:rPr>
          <w:szCs w:val="40"/>
        </w:rPr>
        <w:t xml:space="preserve"> Извините, время уже.</w:t>
      </w:r>
    </w:p>
    <w:p w:rsidR="00D379E2" w:rsidRDefault="00D379E2" w:rsidP="00436177">
      <w:pPr>
        <w:spacing w:line="360" w:lineRule="auto"/>
        <w:rPr>
          <w:szCs w:val="40"/>
        </w:rPr>
      </w:pPr>
      <w:proofErr w:type="spellStart"/>
      <w:r w:rsidRPr="00403F85">
        <w:rPr>
          <w:szCs w:val="40"/>
          <w:u w:val="single"/>
        </w:rPr>
        <w:t>Абузярова</w:t>
      </w:r>
      <w:proofErr w:type="spellEnd"/>
      <w:r w:rsidRPr="00403F85">
        <w:rPr>
          <w:szCs w:val="40"/>
          <w:u w:val="single"/>
        </w:rPr>
        <w:t xml:space="preserve"> Н.А.</w:t>
      </w:r>
      <w:r>
        <w:rPr>
          <w:szCs w:val="40"/>
        </w:rPr>
        <w:t xml:space="preserve">  Я думаю, что </w:t>
      </w:r>
      <w:proofErr w:type="gramStart"/>
      <w:r>
        <w:rPr>
          <w:szCs w:val="40"/>
        </w:rPr>
        <w:t>при</w:t>
      </w:r>
      <w:proofErr w:type="gramEnd"/>
      <w:r>
        <w:rPr>
          <w:szCs w:val="40"/>
        </w:rPr>
        <w:t xml:space="preserve"> введение электронных трудовых договоров с дистанционными работниками, можно разработать нормативный акт </w:t>
      </w:r>
      <w:proofErr w:type="spellStart"/>
      <w:r>
        <w:rPr>
          <w:szCs w:val="40"/>
        </w:rPr>
        <w:t>безотраслевого</w:t>
      </w:r>
      <w:proofErr w:type="spellEnd"/>
      <w:r>
        <w:rPr>
          <w:szCs w:val="40"/>
        </w:rPr>
        <w:t xml:space="preserve"> характера.</w:t>
      </w:r>
    </w:p>
    <w:p w:rsidR="00D379E2" w:rsidRDefault="00D379E2" w:rsidP="00436177">
      <w:pPr>
        <w:spacing w:line="360" w:lineRule="auto"/>
        <w:rPr>
          <w:szCs w:val="40"/>
        </w:rPr>
      </w:pPr>
      <w:r>
        <w:rPr>
          <w:szCs w:val="40"/>
          <w:u w:val="single"/>
        </w:rPr>
        <w:t xml:space="preserve">Председательствующий. </w:t>
      </w:r>
      <w:r>
        <w:rPr>
          <w:szCs w:val="40"/>
        </w:rPr>
        <w:t xml:space="preserve"> Всё, вы передайте, пожалуйста, свой доклад в секретариат. </w:t>
      </w:r>
    </w:p>
    <w:p w:rsidR="00D379E2" w:rsidRDefault="00D379E2" w:rsidP="00436177">
      <w:pPr>
        <w:spacing w:line="360" w:lineRule="auto"/>
        <w:rPr>
          <w:szCs w:val="40"/>
        </w:rPr>
      </w:pPr>
      <w:proofErr w:type="spellStart"/>
      <w:r w:rsidRPr="00403F85">
        <w:rPr>
          <w:szCs w:val="40"/>
          <w:u w:val="single"/>
        </w:rPr>
        <w:t>Абузярова</w:t>
      </w:r>
      <w:proofErr w:type="spellEnd"/>
      <w:r w:rsidRPr="00403F85">
        <w:rPr>
          <w:szCs w:val="40"/>
          <w:u w:val="single"/>
        </w:rPr>
        <w:t xml:space="preserve"> Н.А.</w:t>
      </w:r>
      <w:r>
        <w:rPr>
          <w:szCs w:val="40"/>
        </w:rPr>
        <w:t xml:space="preserve"> Кроме этого, надо сказать еще, я полностью согласна с Ниной Николаевной Кузьминой в отношении того, что введение электронных договоров, в общем-то, вызовет очень многие сложности по той причине, что…</w:t>
      </w:r>
    </w:p>
    <w:p w:rsidR="00D379E2" w:rsidRDefault="00D379E2" w:rsidP="00436177">
      <w:pPr>
        <w:spacing w:line="360" w:lineRule="auto"/>
        <w:rPr>
          <w:szCs w:val="40"/>
        </w:rPr>
      </w:pPr>
      <w:r>
        <w:rPr>
          <w:szCs w:val="40"/>
          <w:u w:val="single"/>
        </w:rPr>
        <w:t>Председательствующий.</w:t>
      </w:r>
      <w:r>
        <w:rPr>
          <w:szCs w:val="40"/>
        </w:rPr>
        <w:t xml:space="preserve"> … </w:t>
      </w:r>
      <w:proofErr w:type="spellStart"/>
      <w:r>
        <w:rPr>
          <w:szCs w:val="40"/>
        </w:rPr>
        <w:t>Кадыровна</w:t>
      </w:r>
      <w:proofErr w:type="spellEnd"/>
      <w:r>
        <w:rPr>
          <w:szCs w:val="40"/>
        </w:rPr>
        <w:t>, задерживаете нас.</w:t>
      </w:r>
    </w:p>
    <w:p w:rsidR="00D379E2" w:rsidRPr="00CD4E3D" w:rsidRDefault="00D379E2" w:rsidP="00436177">
      <w:pPr>
        <w:spacing w:line="360" w:lineRule="auto"/>
        <w:rPr>
          <w:szCs w:val="40"/>
        </w:rPr>
      </w:pPr>
      <w:proofErr w:type="spellStart"/>
      <w:r w:rsidRPr="00403F85">
        <w:rPr>
          <w:szCs w:val="40"/>
          <w:u w:val="single"/>
        </w:rPr>
        <w:t>Абузярова</w:t>
      </w:r>
      <w:proofErr w:type="spellEnd"/>
      <w:r w:rsidRPr="00403F85">
        <w:rPr>
          <w:szCs w:val="40"/>
          <w:u w:val="single"/>
        </w:rPr>
        <w:t xml:space="preserve"> Н.А.</w:t>
      </w:r>
      <w:r>
        <w:rPr>
          <w:szCs w:val="40"/>
        </w:rPr>
        <w:t xml:space="preserve"> И последнее, что я хочу сказать. </w:t>
      </w:r>
    </w:p>
    <w:p w:rsidR="00D379E2" w:rsidRDefault="00D379E2" w:rsidP="00436177">
      <w:pPr>
        <w:spacing w:line="360" w:lineRule="auto"/>
        <w:rPr>
          <w:szCs w:val="40"/>
        </w:rPr>
      </w:pPr>
      <w:r>
        <w:rPr>
          <w:szCs w:val="40"/>
        </w:rPr>
        <w:t xml:space="preserve">Вот очень многие… очень многие реквизиты теряются, когда электронный документ переводится на бумажный носитель. Например, </w:t>
      </w:r>
      <w:r>
        <w:rPr>
          <w:szCs w:val="40"/>
        </w:rPr>
        <w:lastRenderedPageBreak/>
        <w:t xml:space="preserve">домен сайта, теряется также адрес электронный почты и другие традиционные признаки. Поэтому вот эти вот нюансы нужно, в общем-то, прорабатывать, а для этого, наверное, нужно всё-таки какое-то время. </w:t>
      </w:r>
    </w:p>
    <w:p w:rsidR="00D379E2" w:rsidRDefault="00D379E2" w:rsidP="00436177">
      <w:pPr>
        <w:spacing w:line="360" w:lineRule="auto"/>
        <w:rPr>
          <w:szCs w:val="40"/>
        </w:rPr>
      </w:pPr>
      <w:r>
        <w:rPr>
          <w:szCs w:val="40"/>
        </w:rPr>
        <w:t xml:space="preserve">Спасибо за внимание. </w:t>
      </w:r>
    </w:p>
    <w:p w:rsidR="00D379E2" w:rsidRDefault="00D379E2" w:rsidP="00436177">
      <w:pPr>
        <w:spacing w:line="360" w:lineRule="auto"/>
        <w:rPr>
          <w:szCs w:val="40"/>
        </w:rPr>
      </w:pPr>
      <w:r>
        <w:rPr>
          <w:szCs w:val="40"/>
        </w:rPr>
        <w:t>(Аплодисменты.)</w:t>
      </w:r>
    </w:p>
    <w:p w:rsidR="00D379E2" w:rsidRDefault="00D379E2" w:rsidP="00436177">
      <w:pPr>
        <w:spacing w:line="360" w:lineRule="auto"/>
        <w:rPr>
          <w:szCs w:val="40"/>
        </w:rPr>
      </w:pPr>
      <w:r>
        <w:rPr>
          <w:szCs w:val="40"/>
          <w:u w:val="single"/>
        </w:rPr>
        <w:t>Председательствующий.</w:t>
      </w:r>
      <w:r>
        <w:rPr>
          <w:szCs w:val="40"/>
        </w:rPr>
        <w:t xml:space="preserve"> Спасибо. </w:t>
      </w:r>
    </w:p>
    <w:p w:rsidR="00D379E2" w:rsidRDefault="00D379E2" w:rsidP="00436177">
      <w:pPr>
        <w:spacing w:line="360" w:lineRule="auto"/>
        <w:rPr>
          <w:szCs w:val="40"/>
        </w:rPr>
      </w:pPr>
      <w:r>
        <w:rPr>
          <w:szCs w:val="40"/>
        </w:rPr>
        <w:t>Уважаемые коллеги, у нас не предусмотрены какие-то прения в выступлениях, но в качестве исключения… У нас присутствует Шмаков Михаил Викторович.</w:t>
      </w:r>
    </w:p>
    <w:p w:rsidR="00D379E2" w:rsidRDefault="00D379E2" w:rsidP="00436177">
      <w:pPr>
        <w:spacing w:line="360" w:lineRule="auto"/>
        <w:rPr>
          <w:szCs w:val="40"/>
        </w:rPr>
      </w:pPr>
      <w:r>
        <w:rPr>
          <w:szCs w:val="40"/>
        </w:rPr>
        <w:t>Михаил Викторович, вы хотели что-то добавить?</w:t>
      </w:r>
    </w:p>
    <w:p w:rsidR="00D379E2" w:rsidRDefault="00D379E2" w:rsidP="00436177">
      <w:pPr>
        <w:spacing w:line="360" w:lineRule="auto"/>
        <w:rPr>
          <w:szCs w:val="40"/>
        </w:rPr>
      </w:pPr>
      <w:r>
        <w:rPr>
          <w:szCs w:val="40"/>
          <w:u w:val="single"/>
        </w:rPr>
        <w:t>Шмаков М.В.</w:t>
      </w:r>
      <w:r>
        <w:rPr>
          <w:szCs w:val="40"/>
        </w:rPr>
        <w:t xml:space="preserve"> Спасибо за предоставленное слово. Я коротко. </w:t>
      </w:r>
    </w:p>
    <w:p w:rsidR="00D379E2" w:rsidRDefault="00D379E2" w:rsidP="00436177">
      <w:pPr>
        <w:spacing w:line="360" w:lineRule="auto"/>
        <w:rPr>
          <w:szCs w:val="40"/>
        </w:rPr>
      </w:pPr>
      <w:r>
        <w:rPr>
          <w:szCs w:val="40"/>
        </w:rPr>
        <w:t xml:space="preserve">Хочу вам сказать, уважаемые коллеги, мы с вами находимся всё-таки в Государственной Думе, ведём слушания, и все наши, так сказать, мысли, они должны передаваться нашим законодателям, прежде всего – депутатам, которые здесь вот находятся, потому что им принимать решения, им голосовать. Поэтому, собственно, они должны учитывать мнения. Хотя, конечно, наверное, не весь спектр мнений, который существует, здесь прозвучал. Но это понятно, это особенности или там плюсы и минусы любых слушаний. </w:t>
      </w:r>
    </w:p>
    <w:p w:rsidR="00D379E2" w:rsidRDefault="00D379E2" w:rsidP="00436177">
      <w:pPr>
        <w:spacing w:line="360" w:lineRule="auto"/>
        <w:rPr>
          <w:szCs w:val="40"/>
        </w:rPr>
      </w:pPr>
      <w:r>
        <w:rPr>
          <w:szCs w:val="40"/>
        </w:rPr>
        <w:t xml:space="preserve">Я должен сказать, и хочу сказать, что не надо бояться никакой цифровой экономики. Цифровая экономика уже есть. Она работает, она прекрасно работает в ряде секторов нашей жизни, в ряде секторов экономики. И поэтому в каждой технологической, так сказать, нише есть… Где-то оцифровано или там с применением цифровых технологий, где-то – без применения цифровых технологий… Это всё… Не надо ломиться в открытую дверь. Цифровая экономика есть, и она будет развиваться. И, собственно, это действительно путь не только наш, но и, в общем, путь человечества и прогресса. </w:t>
      </w:r>
    </w:p>
    <w:p w:rsidR="00D379E2" w:rsidRDefault="00D379E2" w:rsidP="00436177">
      <w:pPr>
        <w:spacing w:line="360" w:lineRule="auto"/>
        <w:rPr>
          <w:szCs w:val="40"/>
        </w:rPr>
      </w:pPr>
      <w:r>
        <w:rPr>
          <w:szCs w:val="40"/>
        </w:rPr>
        <w:lastRenderedPageBreak/>
        <w:t xml:space="preserve">Сейчас мы рассматриваем по теме нашей встречи ещё один, так сказать, технологический передел, если можно так сказать, - это применение цифровой экономики, в смысле цифровых технологий, в документообороте, в трудовом документообороте. </w:t>
      </w:r>
    </w:p>
    <w:p w:rsidR="00D379E2" w:rsidRDefault="00D379E2" w:rsidP="00436177">
      <w:pPr>
        <w:spacing w:line="360" w:lineRule="auto"/>
        <w:rPr>
          <w:szCs w:val="40"/>
        </w:rPr>
      </w:pPr>
      <w:r>
        <w:rPr>
          <w:szCs w:val="40"/>
        </w:rPr>
        <w:t xml:space="preserve">Значит, у нас было два коренных вопроса, на которые пока никто не ответил. Правда, вот в преддверии этих слушаний… Здесь вот есть слайды о внедрении механизмов перехода на электронный кадровый документооборот. Это, видимо, как одно из предложений. </w:t>
      </w:r>
    </w:p>
    <w:p w:rsidR="00D379E2" w:rsidRDefault="00D379E2" w:rsidP="00436177">
      <w:pPr>
        <w:spacing w:line="360" w:lineRule="auto"/>
        <w:rPr>
          <w:szCs w:val="40"/>
        </w:rPr>
      </w:pPr>
      <w:r>
        <w:rPr>
          <w:szCs w:val="40"/>
        </w:rPr>
        <w:t xml:space="preserve">Какие два возражения или вопроса, которые стоят перед нами? И, вообще, мы рассматриваем это не с точки зрения удобства компании. Компания и сейчас может проводить этот электронный документооборот. Никто не мешает этому, для того чтобы это делать. </w:t>
      </w:r>
    </w:p>
    <w:p w:rsidR="00D379E2" w:rsidRDefault="00D379E2" w:rsidP="00436177">
      <w:pPr>
        <w:spacing w:line="360" w:lineRule="auto"/>
        <w:rPr>
          <w:szCs w:val="40"/>
        </w:rPr>
      </w:pPr>
      <w:r>
        <w:rPr>
          <w:szCs w:val="40"/>
        </w:rPr>
        <w:t xml:space="preserve">Но дальше. Первый вопрос. Что является значимым юридическим документом при возникновении трудовых споров? Ответа на этот вопрос пока нет. До тех пор пока не будет этого ответа, невозможно будет  отказаться от бумажных трудовых книжек, это надо понимать. Введён в компании этот самый цифровой, электронный документооборот, не введён, - невозможно от этого отказаться, иначе… </w:t>
      </w:r>
    </w:p>
    <w:p w:rsidR="00D379E2" w:rsidRDefault="00D379E2" w:rsidP="00436177">
      <w:pPr>
        <w:spacing w:line="360" w:lineRule="auto"/>
        <w:rPr>
          <w:szCs w:val="40"/>
        </w:rPr>
      </w:pPr>
      <w:r>
        <w:rPr>
          <w:szCs w:val="40"/>
        </w:rPr>
        <w:t xml:space="preserve">Те, кто участвовал в трудовых судах, прекрасно понимают о том, что аргументов нет. Если работодатель (какой-нибудь дикий) уничтожит весь свой бумажный, так сказать, документооборот, а оставит только электронный, пока не будет решён этот вопрос, мы будем только рады. Все суды будут в пользу работника, потому что работодатель не сможет ни одного аргумента предоставить в свою защиту и в правильность своих действий. Но это так, экстремальная ситуация. </w:t>
      </w:r>
    </w:p>
    <w:p w:rsidR="00D379E2" w:rsidRDefault="00D379E2" w:rsidP="00436177">
      <w:pPr>
        <w:spacing w:line="360" w:lineRule="auto"/>
        <w:rPr>
          <w:szCs w:val="40"/>
        </w:rPr>
      </w:pPr>
      <w:r>
        <w:rPr>
          <w:szCs w:val="40"/>
        </w:rPr>
        <w:t xml:space="preserve">Второй вопрос, на который нет ответа пока, - это кто платит за квалифицированную как наиболее защищённую цифровую подпись или (вот в этом документе предлагается) простую электронную подпись. Кто будет </w:t>
      </w:r>
      <w:r>
        <w:rPr>
          <w:szCs w:val="40"/>
        </w:rPr>
        <w:lastRenderedPageBreak/>
        <w:t xml:space="preserve">платить за то, что каждый человек, каждый гражданин, каждый работник, должен иметь такую свою квалифицированную или простую электронную подпись? Названная цифра – 1 тысяча рублей за квалифицированную электронную подпись – не совсем точная. По нашим данным, там от 3 до 5 тысяч рублей надо выложить. Компании это просто, а одному человеку – непросто, в смысле – индивидуальному гражданину непросто. И более того, её надо обновлять раз в год. </w:t>
      </w:r>
    </w:p>
    <w:p w:rsidR="00D379E2" w:rsidRDefault="00D379E2" w:rsidP="00436177">
      <w:pPr>
        <w:spacing w:line="360" w:lineRule="auto"/>
        <w:rPr>
          <w:szCs w:val="40"/>
        </w:rPr>
      </w:pPr>
      <w:r>
        <w:rPr>
          <w:szCs w:val="40"/>
        </w:rPr>
        <w:t xml:space="preserve">Значит… Это, конечно, заинтересанты, так сказать, - компании, которые будут эти (или квалифицированные и даже простые) электронные подписи всё время обновлять. Это им выгодно, это гигантский рынок. Умножаем 70 миллионов работающих там на 3 тысячи рублей ежегодно… Ну, хотел бы я так жить. </w:t>
      </w:r>
    </w:p>
    <w:p w:rsidR="00D379E2" w:rsidRDefault="00D379E2" w:rsidP="00436177">
      <w:pPr>
        <w:spacing w:line="360" w:lineRule="auto"/>
        <w:rPr>
          <w:szCs w:val="40"/>
        </w:rPr>
      </w:pPr>
      <w:r>
        <w:rPr>
          <w:szCs w:val="40"/>
        </w:rPr>
        <w:t xml:space="preserve">Это </w:t>
      </w:r>
      <w:proofErr w:type="gramStart"/>
      <w:r>
        <w:rPr>
          <w:szCs w:val="40"/>
        </w:rPr>
        <w:t>почище</w:t>
      </w:r>
      <w:proofErr w:type="gramEnd"/>
      <w:r>
        <w:rPr>
          <w:szCs w:val="40"/>
        </w:rPr>
        <w:t xml:space="preserve"> чем, так сказать, добыча нефти. Причём из воздуха. Поэтому в законе должно быть указано, что для гражданина это должно быть бесплатно. Как бесплатно это надо нагибать компании, операторы, которые производят эти электронные цифровые подписи, потому что если скажем, что государство должно платить в бюджет и всё равно, мне как компании всё равно кто заплатит. 3 тысячи рублей стоит. Отдай из бюджета, отдай из кармана гражданина. Но это раз в год эти 3 тысячи рублей за каждого работающего я получу. </w:t>
      </w:r>
    </w:p>
    <w:p w:rsidR="00D379E2" w:rsidRDefault="00D379E2" w:rsidP="00436177">
      <w:pPr>
        <w:spacing w:line="360" w:lineRule="auto"/>
        <w:rPr>
          <w:szCs w:val="40"/>
        </w:rPr>
      </w:pPr>
      <w:r>
        <w:rPr>
          <w:szCs w:val="40"/>
        </w:rPr>
        <w:t xml:space="preserve">Вот второй </w:t>
      </w:r>
      <w:proofErr w:type="gramStart"/>
      <w:r>
        <w:rPr>
          <w:szCs w:val="40"/>
        </w:rPr>
        <w:t>вопрос</w:t>
      </w:r>
      <w:proofErr w:type="gramEnd"/>
      <w:r>
        <w:rPr>
          <w:szCs w:val="40"/>
        </w:rPr>
        <w:t xml:space="preserve"> на который нет ответа. Если до тех пор пока не будет ответа, невозможно будет говорить о том, что это можно принимать и вносить изменения в Трудовой кодекс. </w:t>
      </w:r>
      <w:proofErr w:type="gramStart"/>
      <w:r>
        <w:rPr>
          <w:szCs w:val="40"/>
        </w:rPr>
        <w:t xml:space="preserve">Так вот прежде чем вносить изменения в Трудовой кодекс и, так сказать, отменять бумажный документооборот, а переходить всё только на электронный, необходимо сначала принять законы и законодательно оформить всю цифровизацию, это гарантии, сохранность. </w:t>
      </w:r>
      <w:proofErr w:type="gramEnd"/>
    </w:p>
    <w:p w:rsidR="00D379E2" w:rsidRDefault="00D379E2" w:rsidP="00436177">
      <w:pPr>
        <w:spacing w:line="360" w:lineRule="auto"/>
        <w:rPr>
          <w:szCs w:val="40"/>
        </w:rPr>
      </w:pPr>
      <w:r>
        <w:rPr>
          <w:szCs w:val="40"/>
        </w:rPr>
        <w:lastRenderedPageBreak/>
        <w:t xml:space="preserve">Кстати, о сохранности никто не говорит. Завтра сотрётся база данных, которая у работодателя, которая там в фондах и так далее. Сотрётся в силу разных причин. Я не буду уже говорить о таких причинах, когда там американские  СМИ, зашедшие в Чёрное море во время крымских событий, вообще потерял всё. Ослеп, оглох и, так сказать, не мог ничего сделать. Не говоря уже про посадку этих беспилотников, которые спокойно осуществляют сегодня наученные люди с определённой достаточно недорогой аппаратурой. Но когда это касается отдельных единичных компаний это не страшно. А когда это будет касаться… Я заканчиваю. А когда это будет касаться полстраны, когда внезапно в один день исчезнут все эти данные, то я не знаю как это будет восстанавливаться. После Великой Отечественной войны восстанавливался трудовой стаж на основе показаний свидетелей, которые работали раньше с этим гражданином на соседних рабочих местах, также после Чечни было. Также после пожаров на предприятиях, когда сгорают архивы. А как мы будем восстанавливать? Это в законе должно быть. Прежде чем вносить изменения в Трудовой кодекс и переходить на чисто безбумажное электронное делопроизводство, необходимо принять закон, в котором всё это будет прописано. Вот после этого, безусловно, никакого страха ни у работников, ни у нас по поводу цифрового документооборота нет. </w:t>
      </w:r>
    </w:p>
    <w:p w:rsidR="00D379E2" w:rsidRDefault="00D379E2" w:rsidP="00436177">
      <w:pPr>
        <w:spacing w:line="360" w:lineRule="auto"/>
        <w:rPr>
          <w:szCs w:val="40"/>
        </w:rPr>
      </w:pPr>
      <w:r>
        <w:rPr>
          <w:szCs w:val="40"/>
          <w:u w:val="single"/>
        </w:rPr>
        <w:t>Председательствующий.</w:t>
      </w:r>
      <w:r>
        <w:rPr>
          <w:szCs w:val="40"/>
        </w:rPr>
        <w:t xml:space="preserve"> Всё, спасибо. Будем подводить итоги. Михаил Васильевич. Прошу вас. Давайте с места, Михаил Васильевич. От двух комитетов. </w:t>
      </w:r>
    </w:p>
    <w:p w:rsidR="00D379E2" w:rsidRDefault="00D379E2" w:rsidP="00436177">
      <w:pPr>
        <w:spacing w:line="360" w:lineRule="auto"/>
        <w:rPr>
          <w:szCs w:val="40"/>
        </w:rPr>
      </w:pPr>
      <w:r>
        <w:rPr>
          <w:szCs w:val="40"/>
          <w:u w:val="single"/>
        </w:rPr>
        <w:t>Тарасенко</w:t>
      </w:r>
      <w:r>
        <w:rPr>
          <w:szCs w:val="40"/>
          <w:u w:val="single"/>
        </w:rPr>
        <w:tab/>
        <w:t>М.В.</w:t>
      </w:r>
      <w:r>
        <w:rPr>
          <w:szCs w:val="40"/>
        </w:rPr>
        <w:t xml:space="preserve"> Уважаемые коллеги,  цель, которую мы перед собой ставили, организуя данные парламентские слушания, на мой взгляд, выполнена. Безусловно, разные точки зрения, разные подходы к возможным вариантам участия трудовых отношений в вопросах цифры экономики. Но на </w:t>
      </w:r>
      <w:r>
        <w:rPr>
          <w:szCs w:val="40"/>
        </w:rPr>
        <w:lastRenderedPageBreak/>
        <w:t>некоторых моментах я всё-таки считаю, что я должен остановиться как представитель комитета по труду и социальной политике.</w:t>
      </w:r>
    </w:p>
    <w:p w:rsidR="00D379E2" w:rsidRDefault="00D379E2" w:rsidP="00436177">
      <w:pPr>
        <w:spacing w:line="360" w:lineRule="auto"/>
        <w:rPr>
          <w:szCs w:val="40"/>
        </w:rPr>
      </w:pPr>
      <w:r>
        <w:rPr>
          <w:szCs w:val="40"/>
        </w:rPr>
        <w:t>Владимир Вольфович, по-моему, показал всем нам безвозвратность процессов и что мы идём в будущее, которое будет совершенно другим. И с этим все согласились. Но вот когда он говорил и обращался к комитету по труду, а куда девать высвобождающихся людей, вот здесь вот я хочу ответить на этот вопрос, что на него ответил ещё Маркс в Х</w:t>
      </w:r>
      <w:r>
        <w:rPr>
          <w:szCs w:val="40"/>
          <w:lang w:val="en-US"/>
        </w:rPr>
        <w:t>I</w:t>
      </w:r>
      <w:r>
        <w:rPr>
          <w:szCs w:val="40"/>
        </w:rPr>
        <w:t>Х</w:t>
      </w:r>
      <w:r w:rsidRPr="00CD53B3">
        <w:rPr>
          <w:szCs w:val="40"/>
        </w:rPr>
        <w:t xml:space="preserve"> </w:t>
      </w:r>
      <w:r>
        <w:rPr>
          <w:szCs w:val="40"/>
        </w:rPr>
        <w:t xml:space="preserve">веке, что по мере роста производительности труда, по мере высвобождения людей будет сокращаться рабочая неделя. Рабочее время и свободное время является высшей ценностью  для гражданина, для общности. Поэтому это полностью соответствует тем  предложениям, о которых говорил Владимир Вольфович. </w:t>
      </w:r>
    </w:p>
    <w:p w:rsidR="00D379E2" w:rsidRPr="00EF682A" w:rsidRDefault="00D379E2" w:rsidP="00436177">
      <w:pPr>
        <w:spacing w:line="360" w:lineRule="auto"/>
      </w:pPr>
      <w:r>
        <w:rPr>
          <w:szCs w:val="40"/>
        </w:rPr>
        <w:t>И, дорогие друзья, я даю себе отчёт, но от меня несколько прямо скажу. Я несколько насторожился от предложений Сбербанка. Они говорят, что у них 310 тысяч сотрудников и очень большие проблемы для ведения документооборота. Дорогие друзья, если 310 тысяч сотрудников и 50 тысяч каждый год оформляется новых, задумайтесь о текучести кадров в вашей организации. Может быть, не придумывать агрегаторы для заключения трудовых договоров, а стабилизировать кадры. Тем более что не первый год мы видим то реформирование  во многом позитивное, которое идёт в Сбербанке.</w:t>
      </w:r>
    </w:p>
    <w:p w:rsidR="00D379E2" w:rsidRDefault="00D379E2" w:rsidP="007F7EE9">
      <w:pPr>
        <w:spacing w:line="360" w:lineRule="auto"/>
        <w:ind w:firstLine="708"/>
        <w:rPr>
          <w:szCs w:val="40"/>
        </w:rPr>
      </w:pPr>
      <w:r>
        <w:rPr>
          <w:szCs w:val="40"/>
        </w:rPr>
        <w:t xml:space="preserve">Но вместе с тем я как представитель комитета по социальной политике могу сказать, что очень много жалоб на то, что в районных центрах в сельских поселениях закрываются банкоматы, и люди остаются один на один со своими проблемами или должны далеко ездить. Я ещё раз говорю, мы будем рассматривать все предложения, и, возможно, они действительно внесут. </w:t>
      </w:r>
    </w:p>
    <w:p w:rsidR="00D379E2" w:rsidRDefault="00D379E2" w:rsidP="00436177">
      <w:pPr>
        <w:spacing w:line="360" w:lineRule="auto"/>
        <w:rPr>
          <w:szCs w:val="40"/>
        </w:rPr>
      </w:pPr>
      <w:proofErr w:type="gramStart"/>
      <w:r>
        <w:rPr>
          <w:szCs w:val="40"/>
        </w:rPr>
        <w:t xml:space="preserve">И ещё не могу не сказать, когда говорится представителем социального университета, как же так, 150 раз написано "под роспись", и почему это </w:t>
      </w:r>
      <w:r>
        <w:rPr>
          <w:szCs w:val="40"/>
        </w:rPr>
        <w:lastRenderedPageBreak/>
        <w:t xml:space="preserve">должно оставаться, да потому что трудовое законодательство, право, оно консервативно, и пока новые тенденции не устоялись, их нельзя менять в законодательстве, и это принципиальная позиция, на которой будет стоять комитет по труду. </w:t>
      </w:r>
      <w:proofErr w:type="gramEnd"/>
    </w:p>
    <w:p w:rsidR="00D379E2" w:rsidRDefault="00D379E2" w:rsidP="00436177">
      <w:pPr>
        <w:spacing w:line="360" w:lineRule="auto"/>
        <w:rPr>
          <w:szCs w:val="40"/>
        </w:rPr>
      </w:pPr>
      <w:r>
        <w:rPr>
          <w:szCs w:val="40"/>
        </w:rPr>
        <w:t xml:space="preserve">И последнее. Знаете, я полностью согласен со своим коллегой Сергеем Александровичем, когда он сказал, что представитель Агентства стратегических инициатив несколько поверхностно рассмотрел ту проблему, которую… и его видение, которое он показал. Вот вы знаете, вот выйти и сразу рассказать, </w:t>
      </w:r>
      <w:proofErr w:type="gramStart"/>
      <w:r>
        <w:rPr>
          <w:szCs w:val="40"/>
        </w:rPr>
        <w:t>кто</w:t>
      </w:r>
      <w:proofErr w:type="gramEnd"/>
      <w:r>
        <w:rPr>
          <w:szCs w:val="40"/>
        </w:rPr>
        <w:t xml:space="preserve"> что не сказал, кто что не сделал, – это всё-таки функция организаторов, а не функция участника. Поэтому мне кажется, что Агентству стратегических инициатив надо всё-таки немножко опускаться на землю и понимать, что есть реальные производства – металлурги, оленеводства, где работают несколько другие законы, а мы обязаны учитывать весь комплекс. </w:t>
      </w:r>
    </w:p>
    <w:p w:rsidR="00D379E2" w:rsidRDefault="00D379E2" w:rsidP="00436177">
      <w:pPr>
        <w:spacing w:line="360" w:lineRule="auto"/>
        <w:rPr>
          <w:szCs w:val="40"/>
        </w:rPr>
      </w:pPr>
      <w:r>
        <w:rPr>
          <w:szCs w:val="40"/>
        </w:rPr>
        <w:t>Спасибо.</w:t>
      </w:r>
    </w:p>
    <w:p w:rsidR="00D379E2" w:rsidRDefault="00D379E2" w:rsidP="00436177">
      <w:pPr>
        <w:spacing w:line="360" w:lineRule="auto"/>
        <w:rPr>
          <w:szCs w:val="40"/>
        </w:rPr>
      </w:pPr>
      <w:r>
        <w:rPr>
          <w:szCs w:val="40"/>
          <w:u w:val="single"/>
        </w:rPr>
        <w:t>Председательствующий.</w:t>
      </w:r>
      <w:r>
        <w:rPr>
          <w:szCs w:val="40"/>
        </w:rPr>
        <w:t xml:space="preserve"> Спасибо, Михаил Васильевич, и за эмоциональное выступление, и за поддержку. </w:t>
      </w:r>
    </w:p>
    <w:p w:rsidR="00D379E2" w:rsidRDefault="00D379E2" w:rsidP="00436177">
      <w:pPr>
        <w:spacing w:line="360" w:lineRule="auto"/>
        <w:rPr>
          <w:szCs w:val="40"/>
        </w:rPr>
      </w:pPr>
      <w:r>
        <w:rPr>
          <w:szCs w:val="40"/>
        </w:rPr>
        <w:t xml:space="preserve">Подводя итоги от комитета по экономической политике и промышленности, я бы хотел сказать следующее: что, наверное, когда люди с глиняных табличек переходили на бересту, с бересты переходили на бумагу, были, конечно, люди, которые говорили, что на глиняных табличках оно как бы лучше. </w:t>
      </w:r>
    </w:p>
    <w:p w:rsidR="00D379E2" w:rsidRDefault="00D379E2" w:rsidP="00436177">
      <w:pPr>
        <w:spacing w:line="360" w:lineRule="auto"/>
        <w:rPr>
          <w:szCs w:val="40"/>
        </w:rPr>
      </w:pPr>
      <w:r>
        <w:rPr>
          <w:szCs w:val="40"/>
        </w:rPr>
        <w:t xml:space="preserve">Но здесь вопрос заключается в том, что для чего мы проводили эти парламентские слушания? Лично для меня как для депутата, это определенная "дорожная карта", которая должна привести нас в будущее – в будущее, в котором хотелось бы жить полноценно, а не смотреть, как оно проходит мимо тебя. </w:t>
      </w:r>
    </w:p>
    <w:p w:rsidR="00D379E2" w:rsidRDefault="00D379E2" w:rsidP="00436177">
      <w:pPr>
        <w:spacing w:line="360" w:lineRule="auto"/>
        <w:rPr>
          <w:szCs w:val="40"/>
        </w:rPr>
      </w:pPr>
      <w:r>
        <w:rPr>
          <w:szCs w:val="40"/>
        </w:rPr>
        <w:t xml:space="preserve">Спасибо вам огромное. </w:t>
      </w:r>
    </w:p>
    <w:p w:rsidR="00D379E2" w:rsidRPr="00255038" w:rsidRDefault="00D379E2" w:rsidP="00436177">
      <w:pPr>
        <w:spacing w:line="360" w:lineRule="auto"/>
        <w:rPr>
          <w:szCs w:val="40"/>
        </w:rPr>
      </w:pPr>
    </w:p>
    <w:sectPr w:rsidR="00D379E2" w:rsidRPr="00255038" w:rsidSect="00575689">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701" w:header="113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AED" w:rsidRDefault="00957AED">
      <w:r>
        <w:separator/>
      </w:r>
    </w:p>
  </w:endnote>
  <w:endnote w:type="continuationSeparator" w:id="0">
    <w:p w:rsidR="00957AED" w:rsidRDefault="0095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89" w:rsidRDefault="0057568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89" w:rsidRDefault="0057568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89" w:rsidRDefault="0057568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AED" w:rsidRDefault="00957AED">
      <w:r>
        <w:separator/>
      </w:r>
    </w:p>
  </w:footnote>
  <w:footnote w:type="continuationSeparator" w:id="0">
    <w:p w:rsidR="00957AED" w:rsidRDefault="00957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34" w:rsidRDefault="006E6A45" w:rsidP="00B16204">
    <w:pPr>
      <w:pStyle w:val="a3"/>
      <w:framePr w:wrap="around" w:vAnchor="text" w:hAnchor="margin" w:xAlign="center" w:y="1"/>
      <w:rPr>
        <w:rStyle w:val="a4"/>
      </w:rPr>
    </w:pPr>
    <w:r>
      <w:rPr>
        <w:rStyle w:val="a4"/>
      </w:rPr>
      <w:fldChar w:fldCharType="begin"/>
    </w:r>
    <w:r w:rsidR="003B4334">
      <w:rPr>
        <w:rStyle w:val="a4"/>
      </w:rPr>
      <w:instrText xml:space="preserve">PAGE  </w:instrText>
    </w:r>
    <w:r>
      <w:rPr>
        <w:rStyle w:val="a4"/>
      </w:rPr>
      <w:fldChar w:fldCharType="end"/>
    </w:r>
  </w:p>
  <w:p w:rsidR="003B4334" w:rsidRDefault="003B433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334" w:rsidRDefault="006E6A45" w:rsidP="00B903BD">
    <w:pPr>
      <w:spacing w:line="240" w:lineRule="auto"/>
      <w:ind w:left="709" w:firstLine="0"/>
      <w:jc w:val="center"/>
      <w:rPr>
        <w:lang w:val="en-US"/>
      </w:rPr>
    </w:pPr>
    <w:r>
      <w:fldChar w:fldCharType="begin"/>
    </w:r>
    <w:r w:rsidR="003B4334">
      <w:rPr>
        <w:lang w:val="en-US"/>
      </w:rPr>
      <w:instrText>PAGE</w:instrText>
    </w:r>
    <w:r>
      <w:fldChar w:fldCharType="separate"/>
    </w:r>
    <w:r w:rsidR="006966E0">
      <w:rPr>
        <w:noProof/>
        <w:lang w:val="en-US"/>
      </w:rPr>
      <w:t>67</w:t>
    </w:r>
    <w:r>
      <w:fldChar w:fldCharType="end"/>
    </w:r>
  </w:p>
  <w:p w:rsidR="00357921" w:rsidRDefault="00357921" w:rsidP="00B903BD">
    <w:pPr>
      <w:spacing w:line="240" w:lineRule="auto"/>
      <w:ind w:left="709" w:firstLine="0"/>
      <w:jc w:val="center"/>
      <w:rPr>
        <w:lang w:val="en-US"/>
      </w:rPr>
    </w:pPr>
    <w:r>
      <w:rPr>
        <w:lang w:val="en-US"/>
      </w:rPr>
      <w:fldChar w:fldCharType="begin"/>
    </w:r>
    <w:r>
      <w:rPr>
        <w:lang w:val="en-US"/>
      </w:rPr>
      <w:instrText xml:space="preserve"> IF </w:instrText>
    </w:r>
    <w:r>
      <w:rPr>
        <w:lang w:val="en-US"/>
      </w:rPr>
      <w:fldChar w:fldCharType="begin"/>
    </w:r>
    <w:r>
      <w:rPr>
        <w:lang w:val="en-US"/>
      </w:rPr>
      <w:instrText xml:space="preserve"> DOCVARIABLE  FragmentNumber  \* MERGEFORMAT </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end"/>
    </w:r>
    <w:r>
      <w:rPr>
        <w:lang w:val="en-US"/>
      </w:rPr>
      <w:instrText xml:space="preserve"> = 1 "</w:instrText>
    </w:r>
  </w:p>
  <w:p w:rsidR="00357921" w:rsidRPr="003B3969" w:rsidRDefault="00357921" w:rsidP="00357921">
    <w:pPr>
      <w:spacing w:line="240" w:lineRule="auto"/>
      <w:jc w:val="center"/>
      <w:rPr>
        <w:b/>
        <w:spacing w:val="80"/>
        <w:sz w:val="40"/>
        <w:szCs w:val="40"/>
      </w:rPr>
    </w:pPr>
    <w:r w:rsidRPr="003B3969">
      <w:rPr>
        <w:b/>
        <w:spacing w:val="80"/>
        <w:sz w:val="40"/>
        <w:szCs w:val="40"/>
      </w:rPr>
      <w:instrText>СТЕНОГРАММА</w:instrText>
    </w:r>
  </w:p>
  <w:p w:rsidR="00357921" w:rsidRPr="00357921" w:rsidRDefault="00357921" w:rsidP="00B903BD">
    <w:pPr>
      <w:spacing w:line="240" w:lineRule="auto"/>
      <w:ind w:left="709" w:firstLine="0"/>
      <w:jc w:val="center"/>
      <w:rPr>
        <w:sz w:val="24"/>
        <w:szCs w:val="24"/>
        <w:lang w:val="en-US"/>
      </w:rPr>
    </w:pPr>
    <w:r w:rsidRPr="00804968">
      <w:rPr>
        <w:b/>
        <w:u w:val="single"/>
        <w:lang w:val="en-US"/>
      </w:rPr>
      <w:instrText>______________________________</w:instrText>
    </w:r>
    <w:r>
      <w:rPr>
        <w:b/>
        <w:u w:val="single"/>
        <w:lang w:val="en-US"/>
      </w:rPr>
      <w:instrText>_______________________________</w:instrText>
    </w:r>
    <w:r>
      <w:rPr>
        <w:lang w:val="en-US"/>
      </w:rPr>
      <w:instrText xml:space="preserve">" "" </w:instrText>
    </w:r>
    <w:r>
      <w:rPr>
        <w:lang w:val="en-US"/>
      </w:rPr>
      <w:fldChar w:fldCharType="end"/>
    </w:r>
    <w:r>
      <w:rPr>
        <w:lang w:val="en-US"/>
      </w:rPr>
      <w:instrText xml:space="preserve"> </w:instrText>
    </w:r>
    <w:r>
      <w:rPr>
        <w:lang w:val="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689" w:rsidRDefault="0057568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ecialView" w:val="0"/>
  </w:docVars>
  <w:rsids>
    <w:rsidRoot w:val="00957AED"/>
    <w:rsid w:val="000707FA"/>
    <w:rsid w:val="000760EB"/>
    <w:rsid w:val="00085155"/>
    <w:rsid w:val="000878AE"/>
    <w:rsid w:val="00096E37"/>
    <w:rsid w:val="000A2C0A"/>
    <w:rsid w:val="000A76D6"/>
    <w:rsid w:val="000B68AD"/>
    <w:rsid w:val="00104DF5"/>
    <w:rsid w:val="001358CE"/>
    <w:rsid w:val="00142CF3"/>
    <w:rsid w:val="00182572"/>
    <w:rsid w:val="001F021C"/>
    <w:rsid w:val="001F57E3"/>
    <w:rsid w:val="00227D7C"/>
    <w:rsid w:val="00244E4A"/>
    <w:rsid w:val="0028592B"/>
    <w:rsid w:val="002D0D9C"/>
    <w:rsid w:val="002D3C01"/>
    <w:rsid w:val="002E099D"/>
    <w:rsid w:val="002E2601"/>
    <w:rsid w:val="00311CD1"/>
    <w:rsid w:val="00314FF5"/>
    <w:rsid w:val="0034516C"/>
    <w:rsid w:val="00347B79"/>
    <w:rsid w:val="00357921"/>
    <w:rsid w:val="003636A1"/>
    <w:rsid w:val="0038244E"/>
    <w:rsid w:val="003A6D0B"/>
    <w:rsid w:val="003B4334"/>
    <w:rsid w:val="003B651D"/>
    <w:rsid w:val="003C7E5F"/>
    <w:rsid w:val="003D3D53"/>
    <w:rsid w:val="0041447E"/>
    <w:rsid w:val="00435E05"/>
    <w:rsid w:val="004361D1"/>
    <w:rsid w:val="004379B8"/>
    <w:rsid w:val="0045531A"/>
    <w:rsid w:val="0046032A"/>
    <w:rsid w:val="00494E13"/>
    <w:rsid w:val="00523FCC"/>
    <w:rsid w:val="00542842"/>
    <w:rsid w:val="00575689"/>
    <w:rsid w:val="00594469"/>
    <w:rsid w:val="00627747"/>
    <w:rsid w:val="0065603B"/>
    <w:rsid w:val="00664B7A"/>
    <w:rsid w:val="00696642"/>
    <w:rsid w:val="006966E0"/>
    <w:rsid w:val="006A0F1F"/>
    <w:rsid w:val="006B1B05"/>
    <w:rsid w:val="006E6A45"/>
    <w:rsid w:val="006E7BA5"/>
    <w:rsid w:val="00713576"/>
    <w:rsid w:val="00753310"/>
    <w:rsid w:val="00756657"/>
    <w:rsid w:val="00760BA9"/>
    <w:rsid w:val="00781A64"/>
    <w:rsid w:val="007D1B30"/>
    <w:rsid w:val="007F40D9"/>
    <w:rsid w:val="007F7EE9"/>
    <w:rsid w:val="00804968"/>
    <w:rsid w:val="00813951"/>
    <w:rsid w:val="00827CD7"/>
    <w:rsid w:val="00853BD4"/>
    <w:rsid w:val="008553BC"/>
    <w:rsid w:val="00871281"/>
    <w:rsid w:val="008B6669"/>
    <w:rsid w:val="008D740A"/>
    <w:rsid w:val="008E3BD9"/>
    <w:rsid w:val="009119AF"/>
    <w:rsid w:val="00917EF0"/>
    <w:rsid w:val="00957AED"/>
    <w:rsid w:val="00972567"/>
    <w:rsid w:val="00981E9E"/>
    <w:rsid w:val="009842B7"/>
    <w:rsid w:val="00984C64"/>
    <w:rsid w:val="00A001F4"/>
    <w:rsid w:val="00A5228E"/>
    <w:rsid w:val="00A9088E"/>
    <w:rsid w:val="00AA45A8"/>
    <w:rsid w:val="00AC3EC7"/>
    <w:rsid w:val="00AE5D9E"/>
    <w:rsid w:val="00B16204"/>
    <w:rsid w:val="00B5719A"/>
    <w:rsid w:val="00B65910"/>
    <w:rsid w:val="00B903BD"/>
    <w:rsid w:val="00BD0930"/>
    <w:rsid w:val="00C06C46"/>
    <w:rsid w:val="00C619C9"/>
    <w:rsid w:val="00C76C69"/>
    <w:rsid w:val="00C772DF"/>
    <w:rsid w:val="00C8483B"/>
    <w:rsid w:val="00C963C0"/>
    <w:rsid w:val="00CD2D6A"/>
    <w:rsid w:val="00CE1DF2"/>
    <w:rsid w:val="00CE6483"/>
    <w:rsid w:val="00D11D80"/>
    <w:rsid w:val="00D16C6B"/>
    <w:rsid w:val="00D20808"/>
    <w:rsid w:val="00D23897"/>
    <w:rsid w:val="00D36771"/>
    <w:rsid w:val="00D368B0"/>
    <w:rsid w:val="00D379E2"/>
    <w:rsid w:val="00D50671"/>
    <w:rsid w:val="00D62F1B"/>
    <w:rsid w:val="00DA5148"/>
    <w:rsid w:val="00DB2163"/>
    <w:rsid w:val="00DC2147"/>
    <w:rsid w:val="00DF1D63"/>
    <w:rsid w:val="00DF238B"/>
    <w:rsid w:val="00DF3E6B"/>
    <w:rsid w:val="00E23A26"/>
    <w:rsid w:val="00E440BD"/>
    <w:rsid w:val="00E50B98"/>
    <w:rsid w:val="00E60DEF"/>
    <w:rsid w:val="00E719C3"/>
    <w:rsid w:val="00E73568"/>
    <w:rsid w:val="00E74CAA"/>
    <w:rsid w:val="00EA53E2"/>
    <w:rsid w:val="00EB37A7"/>
    <w:rsid w:val="00EB608D"/>
    <w:rsid w:val="00EB7C9C"/>
    <w:rsid w:val="00EC1A2E"/>
    <w:rsid w:val="00EF2C96"/>
    <w:rsid w:val="00F33F6A"/>
    <w:rsid w:val="00F6428B"/>
    <w:rsid w:val="00F76C9C"/>
    <w:rsid w:val="00FB0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peech%20Technology%20Center\Nestor\Stenographist\Templates\TRANSCRIBER_TEMPLATE_NONPLENARY.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TRANSCRIBER_TEMPLATE_NONPLENARY.DOTM</Template>
  <TotalTime>1</TotalTime>
  <Pages>68</Pages>
  <Words>17568</Words>
  <Characters>100141</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117475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ssuser</dc:creator>
  <cp:lastModifiedBy>ssuser</cp:lastModifiedBy>
  <cp:revision>2</cp:revision>
  <cp:lastPrinted>1900-12-31T21:00:00Z</cp:lastPrinted>
  <dcterms:created xsi:type="dcterms:W3CDTF">2018-01-26T13:08:00Z</dcterms:created>
  <dcterms:modified xsi:type="dcterms:W3CDTF">2018-01-26T13:08:00Z</dcterms:modified>
</cp:coreProperties>
</file>